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432" w:rsidRDefault="009B7432" w:rsidP="00B657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Администрация                                            </w:t>
      </w:r>
    </w:p>
    <w:p w:rsidR="009B7432" w:rsidRDefault="009B7432" w:rsidP="00B657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9B7432" w:rsidRDefault="009B7432" w:rsidP="00B657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муниципального района Ленинградской области</w:t>
      </w:r>
    </w:p>
    <w:p w:rsidR="009B7432" w:rsidRDefault="009B7432" w:rsidP="00B65789">
      <w:pPr>
        <w:jc w:val="center"/>
        <w:rPr>
          <w:b/>
          <w:sz w:val="20"/>
          <w:szCs w:val="20"/>
        </w:rPr>
      </w:pPr>
    </w:p>
    <w:p w:rsidR="009B7432" w:rsidRDefault="009B7432" w:rsidP="00B657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9B7432" w:rsidRDefault="009B7432" w:rsidP="00B65789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9B7432" w:rsidRDefault="009B7432" w:rsidP="00B65789">
      <w:pPr>
        <w:jc w:val="center"/>
        <w:rPr>
          <w:sz w:val="20"/>
          <w:szCs w:val="20"/>
        </w:rPr>
      </w:pPr>
      <w:r>
        <w:rPr>
          <w:sz w:val="20"/>
          <w:szCs w:val="20"/>
        </w:rPr>
        <w:t>п. Заборье</w:t>
      </w:r>
    </w:p>
    <w:p w:rsidR="009B7432" w:rsidRDefault="009B7432" w:rsidP="00BD50C9">
      <w:pPr>
        <w:tabs>
          <w:tab w:val="left" w:pos="6930"/>
        </w:tabs>
      </w:pPr>
      <w:r>
        <w:t xml:space="preserve">17 апреля </w:t>
      </w:r>
      <w:smartTag w:uri="urn:schemas-microsoft-com:office:smarttags" w:element="metricconverter">
        <w:smartTagPr>
          <w:attr w:name="ProductID" w:val="2018 г"/>
        </w:smartTagPr>
        <w:r>
          <w:t>2018 г</w:t>
        </w:r>
      </w:smartTag>
      <w:r>
        <w:tab/>
        <w:t xml:space="preserve">       № 49</w:t>
      </w:r>
    </w:p>
    <w:p w:rsidR="009B7432" w:rsidRDefault="009B7432" w:rsidP="00B65789"/>
    <w:p w:rsidR="009B7432" w:rsidRDefault="009B7432" w:rsidP="00B65789">
      <w:pPr>
        <w:jc w:val="both"/>
        <w:rPr>
          <w:rStyle w:val="Strong"/>
        </w:rPr>
      </w:pPr>
      <w:r>
        <w:rPr>
          <w:b/>
        </w:rPr>
        <w:t xml:space="preserve"> О внесении изменений  в постановление администрации от 02.04.2018г. №41</w:t>
      </w:r>
      <w:r>
        <w:t xml:space="preserve"> «</w:t>
      </w:r>
      <w:r>
        <w:rPr>
          <w:b/>
        </w:rPr>
        <w:t xml:space="preserve">О наделении </w:t>
      </w:r>
      <w:r>
        <w:rPr>
          <w:rStyle w:val="Strong"/>
        </w:rPr>
        <w:t>муниципального бюджетного учреждения "Лидский культурный центр" статусом специализированной службы Лидского сельского поселения Бокситогорского муниципального района по вопросам похоронного дела.</w:t>
      </w:r>
    </w:p>
    <w:p w:rsidR="009B7432" w:rsidRDefault="009B7432" w:rsidP="00B65789">
      <w:pPr>
        <w:jc w:val="both"/>
        <w:rPr>
          <w:rStyle w:val="Strong"/>
        </w:rPr>
      </w:pPr>
    </w:p>
    <w:p w:rsidR="009B7432" w:rsidRDefault="009B7432" w:rsidP="00B65789">
      <w:pPr>
        <w:jc w:val="both"/>
        <w:rPr>
          <w:rStyle w:val="Strong"/>
        </w:rPr>
      </w:pPr>
      <w:r>
        <w:t xml:space="preserve"> В соответствии с уставом муниципального бюджетного учреждения культуры « Лидский культурный центр »   и в целях приведения нормативных правовых актов в соответствие с действующим законодательством ПОСТАНОВЛЯЮ:</w:t>
      </w:r>
    </w:p>
    <w:p w:rsidR="009B7432" w:rsidRDefault="009B7432" w:rsidP="00B65789">
      <w:pPr>
        <w:jc w:val="both"/>
        <w:rPr>
          <w:rStyle w:val="Strong"/>
        </w:rPr>
      </w:pPr>
    </w:p>
    <w:p w:rsidR="009B7432" w:rsidRDefault="009B7432" w:rsidP="002607FC">
      <w:pPr>
        <w:jc w:val="both"/>
        <w:rPr>
          <w:rStyle w:val="Strong"/>
          <w:b w:val="0"/>
        </w:rPr>
      </w:pPr>
      <w:r>
        <w:t xml:space="preserve">      Внести следующие изменения в постановление администрации Лидского сельского поселения Бокситогорского муниципального района от 02.04.2018г. № 41«</w:t>
      </w:r>
      <w:r w:rsidRPr="002607FC">
        <w:t>О наделении</w:t>
      </w:r>
      <w:r w:rsidRPr="002607FC">
        <w:rPr>
          <w:b/>
        </w:rPr>
        <w:t xml:space="preserve"> </w:t>
      </w:r>
      <w:r w:rsidRPr="002607FC">
        <w:rPr>
          <w:rStyle w:val="Strong"/>
          <w:b w:val="0"/>
        </w:rPr>
        <w:t>муниципального бюджетного учреждения "Лидский культурный центр" статусом специализированной службы Лидского сельского поселения Бокситогорского муниципального района по вопросам похоронного дела</w:t>
      </w:r>
      <w:r>
        <w:rPr>
          <w:rStyle w:val="Strong"/>
          <w:b w:val="0"/>
        </w:rPr>
        <w:t>:</w:t>
      </w:r>
    </w:p>
    <w:p w:rsidR="009B7432" w:rsidRPr="002607FC" w:rsidRDefault="009B7432" w:rsidP="002607FC">
      <w:pPr>
        <w:jc w:val="both"/>
        <w:rPr>
          <w:rStyle w:val="Strong"/>
          <w:b w:val="0"/>
        </w:rPr>
      </w:pPr>
    </w:p>
    <w:p w:rsidR="009B7432" w:rsidRDefault="009B7432" w:rsidP="00CD3437">
      <w:pPr>
        <w:jc w:val="both"/>
      </w:pPr>
      <w:r>
        <w:t xml:space="preserve">1.Из пункта 1 исключить следующее: «учреждение по оказанию услуг-проведение культурно-массовых мероприятий Лидского сельского поселения Бокситогорского муниципального района Ленинградской области.» </w:t>
      </w:r>
    </w:p>
    <w:p w:rsidR="009B7432" w:rsidRDefault="009B7432" w:rsidP="00CD3437">
      <w:pPr>
        <w:ind w:left="60"/>
        <w:jc w:val="both"/>
      </w:pPr>
    </w:p>
    <w:p w:rsidR="009B7432" w:rsidRDefault="009B7432" w:rsidP="00B65789">
      <w:r>
        <w:t>2. Постановление подлежит размещению (опубликованию) на официальном сайте Лидского сельского поселения.</w:t>
      </w:r>
    </w:p>
    <w:p w:rsidR="009B7432" w:rsidRDefault="009B7432" w:rsidP="00B65789"/>
    <w:p w:rsidR="009B7432" w:rsidRDefault="009B7432" w:rsidP="00B65789">
      <w:r>
        <w:t>4 . Постановление вступает в силу со дня его опубликования.</w:t>
      </w:r>
    </w:p>
    <w:p w:rsidR="009B7432" w:rsidRDefault="009B7432" w:rsidP="00B65789"/>
    <w:p w:rsidR="009B7432" w:rsidRDefault="009B7432" w:rsidP="00B65789"/>
    <w:p w:rsidR="009B7432" w:rsidRDefault="009B7432" w:rsidP="00B65789"/>
    <w:p w:rsidR="009B7432" w:rsidRDefault="009B7432" w:rsidP="00B65789"/>
    <w:p w:rsidR="009B7432" w:rsidRDefault="009B7432" w:rsidP="00B65789"/>
    <w:p w:rsidR="009B7432" w:rsidRDefault="009B7432" w:rsidP="00B65789">
      <w:pPr>
        <w:jc w:val="both"/>
      </w:pPr>
      <w:r>
        <w:t xml:space="preserve"> Глава администрации</w:t>
      </w:r>
      <w:r>
        <w:tab/>
      </w:r>
      <w:r>
        <w:tab/>
      </w:r>
      <w:r>
        <w:tab/>
      </w:r>
      <w:r>
        <w:tab/>
      </w:r>
      <w:r>
        <w:tab/>
        <w:t xml:space="preserve">           Н.П.Шкатуленкова</w:t>
      </w:r>
    </w:p>
    <w:p w:rsidR="009B7432" w:rsidRDefault="009B7432" w:rsidP="00B65789">
      <w:pPr>
        <w:jc w:val="both"/>
      </w:pPr>
      <w:r>
        <w:t>_____________________________________________________________________________</w:t>
      </w:r>
    </w:p>
    <w:p w:rsidR="009B7432" w:rsidRDefault="009B7432" w:rsidP="002607FC">
      <w:pPr>
        <w:jc w:val="both"/>
      </w:pPr>
      <w:r>
        <w:t>Разослано:  ХОС,МБУ «Лидский КЦ», в дело</w:t>
      </w:r>
    </w:p>
    <w:p w:rsidR="009B7432" w:rsidRDefault="009B7432"/>
    <w:sectPr w:rsidR="009B7432" w:rsidSect="00964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22FD7"/>
    <w:multiLevelType w:val="hybridMultilevel"/>
    <w:tmpl w:val="2CE46B8C"/>
    <w:lvl w:ilvl="0" w:tplc="999C60C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597B0486"/>
    <w:multiLevelType w:val="hybridMultilevel"/>
    <w:tmpl w:val="6F5C8264"/>
    <w:lvl w:ilvl="0" w:tplc="3196AEC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2400"/>
    <w:rsid w:val="002607FC"/>
    <w:rsid w:val="005D2C2C"/>
    <w:rsid w:val="009642AF"/>
    <w:rsid w:val="0099565C"/>
    <w:rsid w:val="009B7432"/>
    <w:rsid w:val="00A042E8"/>
    <w:rsid w:val="00A22400"/>
    <w:rsid w:val="00A737C1"/>
    <w:rsid w:val="00B65789"/>
    <w:rsid w:val="00BD50C9"/>
    <w:rsid w:val="00C778D0"/>
    <w:rsid w:val="00CB3468"/>
    <w:rsid w:val="00CD3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78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B6578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table" w:styleId="TableGrid">
    <w:name w:val="Table Grid"/>
    <w:basedOn w:val="TableNormal"/>
    <w:uiPriority w:val="99"/>
    <w:rsid w:val="00B6578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B6578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B657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25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241</Words>
  <Characters>1374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2018-04-13T06:48:00Z</dcterms:created>
  <dcterms:modified xsi:type="dcterms:W3CDTF">2018-04-17T07:36:00Z</dcterms:modified>
</cp:coreProperties>
</file>