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46" w:rsidRDefault="00C45346" w:rsidP="00A60A05">
      <w:pPr>
        <w:tabs>
          <w:tab w:val="center" w:pos="4819"/>
          <w:tab w:val="left" w:pos="7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Администрация </w:t>
      </w:r>
      <w:r>
        <w:rPr>
          <w:b/>
          <w:sz w:val="28"/>
          <w:szCs w:val="28"/>
        </w:rPr>
        <w:tab/>
      </w:r>
    </w:p>
    <w:p w:rsidR="00C45346" w:rsidRDefault="00C45346" w:rsidP="00AA6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Лидского сельского поселения </w:t>
      </w:r>
    </w:p>
    <w:p w:rsidR="00C45346" w:rsidRDefault="00C45346" w:rsidP="00AA6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C45346" w:rsidRDefault="00C45346" w:rsidP="00AA6D23">
      <w:pPr>
        <w:jc w:val="center"/>
        <w:rPr>
          <w:b/>
          <w:sz w:val="20"/>
          <w:szCs w:val="20"/>
        </w:rPr>
      </w:pPr>
    </w:p>
    <w:p w:rsidR="00C45346" w:rsidRDefault="00C45346" w:rsidP="00AA6D2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C45346" w:rsidRDefault="00C45346" w:rsidP="00AA6D23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C45346" w:rsidRDefault="00C45346" w:rsidP="00AA6D23"/>
    <w:tbl>
      <w:tblPr>
        <w:tblW w:w="1576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28"/>
        <w:gridCol w:w="6840"/>
      </w:tblGrid>
      <w:tr w:rsidR="00C45346" w:rsidTr="00AA6D23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</w:tcPr>
          <w:p w:rsidR="00C45346" w:rsidRPr="00230E58" w:rsidRDefault="00C45346">
            <w:pPr>
              <w:ind w:right="-6228"/>
              <w:rPr>
                <w:u w:val="single"/>
              </w:rPr>
            </w:pPr>
            <w:bookmarkStart w:id="0" w:name="_GoBack" w:colFirst="0" w:colLast="0"/>
            <w:r>
              <w:rPr>
                <w:u w:val="single"/>
              </w:rPr>
              <w:t>04 декабря</w:t>
            </w:r>
            <w:r w:rsidRPr="00230E58">
              <w:rPr>
                <w:u w:val="single"/>
              </w:rPr>
              <w:t xml:space="preserve"> 2019 года                                                        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C45346" w:rsidRPr="00230E58" w:rsidRDefault="00C45346" w:rsidP="00E366E0">
            <w:pPr>
              <w:rPr>
                <w:u w:val="single"/>
              </w:rPr>
            </w:pPr>
            <w:r w:rsidRPr="00230E58">
              <w:rPr>
                <w:u w:val="single"/>
              </w:rPr>
              <w:t xml:space="preserve">№ </w:t>
            </w:r>
            <w:r>
              <w:rPr>
                <w:u w:val="single"/>
              </w:rPr>
              <w:t>159</w:t>
            </w:r>
          </w:p>
        </w:tc>
      </w:tr>
    </w:tbl>
    <w:bookmarkEnd w:id="0"/>
    <w:p w:rsidR="00C45346" w:rsidRDefault="00C45346" w:rsidP="00AA6D23">
      <w:pPr>
        <w:jc w:val="center"/>
        <w:rPr>
          <w:sz w:val="20"/>
          <w:szCs w:val="20"/>
        </w:rPr>
      </w:pPr>
      <w:r>
        <w:rPr>
          <w:sz w:val="20"/>
          <w:szCs w:val="20"/>
        </w:rPr>
        <w:t>П. Заборье</w:t>
      </w:r>
    </w:p>
    <w:p w:rsidR="00C45346" w:rsidRDefault="00C45346" w:rsidP="00AA6D23">
      <w:pPr>
        <w:widowControl w:val="0"/>
        <w:tabs>
          <w:tab w:val="left" w:pos="1440"/>
        </w:tabs>
        <w:autoSpaceDE w:val="0"/>
        <w:autoSpaceDN w:val="0"/>
        <w:adjustRightInd w:val="0"/>
        <w:ind w:firstLine="720"/>
        <w:jc w:val="both"/>
      </w:pPr>
    </w:p>
    <w:p w:rsidR="00C45346" w:rsidRDefault="00C45346" w:rsidP="00AA6D23">
      <w:pPr>
        <w:tabs>
          <w:tab w:val="left" w:pos="1260"/>
        </w:tabs>
        <w:ind w:firstLine="720"/>
        <w:jc w:val="both"/>
      </w:pPr>
      <w:r>
        <w:t xml:space="preserve"> </w:t>
      </w:r>
    </w:p>
    <w:p w:rsidR="00C45346" w:rsidRDefault="00C45346" w:rsidP="00AA6D23">
      <w:pPr>
        <w:jc w:val="center"/>
        <w:rPr>
          <w:b/>
        </w:rPr>
      </w:pPr>
      <w:r>
        <w:rPr>
          <w:b/>
        </w:rPr>
        <w:t xml:space="preserve">Об утверждении реестра мест (площадок) накопления твердых коммунальных отходов на территории </w:t>
      </w:r>
      <w:r>
        <w:rPr>
          <w:b/>
          <w:lang w:eastAsia="en-US"/>
        </w:rPr>
        <w:t>Лидского сельского поселения</w:t>
      </w:r>
      <w:r>
        <w:rPr>
          <w:b/>
        </w:rPr>
        <w:t xml:space="preserve"> </w:t>
      </w:r>
    </w:p>
    <w:p w:rsidR="00C45346" w:rsidRDefault="00C45346" w:rsidP="00AA6D23"/>
    <w:p w:rsidR="00C45346" w:rsidRDefault="00C45346" w:rsidP="00AA6D23"/>
    <w:p w:rsidR="00C45346" w:rsidRDefault="00C45346" w:rsidP="00AA6D23">
      <w:pPr>
        <w:autoSpaceDN w:val="0"/>
        <w:adjustRightInd w:val="0"/>
        <w:ind w:firstLine="720"/>
        <w:jc w:val="both"/>
        <w:rPr>
          <w:lang w:eastAsia="en-US"/>
        </w:rPr>
      </w:pPr>
      <w:r>
        <w:t xml:space="preserve">В соответствии со статьей 8 Федерального закона от 24 июня 1998 года № 89-ФЗ "Об отходах производства и потребления", статьей 14 Федерального закона от 6 октября 2003 года № 131-ФЗ "Об общих принципах организации местного самоуправления в Российской Федерации", постановлением Правительства Российской Федерации от 31 августа 2018 года № 1039 "Об утверждении правил обустройства мест (площадок) накопления твердых коммунальных отходов и ведения их реестра", Уставом </w:t>
      </w:r>
      <w:r>
        <w:rPr>
          <w:lang w:eastAsia="en-US"/>
        </w:rPr>
        <w:t>Лидского сельского поселения Бокситогорского муниципального района Ленинградской области</w:t>
      </w:r>
    </w:p>
    <w:p w:rsidR="00C45346" w:rsidRDefault="00C45346" w:rsidP="00AA6D23">
      <w:pPr>
        <w:autoSpaceDN w:val="0"/>
        <w:adjustRightInd w:val="0"/>
        <w:jc w:val="both"/>
      </w:pPr>
      <w:r>
        <w:t xml:space="preserve"> </w:t>
      </w:r>
      <w:r>
        <w:rPr>
          <w:b/>
        </w:rPr>
        <w:t>ПОСТАНОВЛЯЮ</w:t>
      </w:r>
      <w:r>
        <w:t>:</w:t>
      </w:r>
    </w:p>
    <w:p w:rsidR="00C45346" w:rsidRDefault="00C45346" w:rsidP="00AA6D23">
      <w:pPr>
        <w:jc w:val="both"/>
      </w:pPr>
    </w:p>
    <w:p w:rsidR="00C45346" w:rsidRDefault="00C45346" w:rsidP="00AA6D23">
      <w:pPr>
        <w:jc w:val="both"/>
      </w:pPr>
      <w:r>
        <w:t>1. Утвердить прилагаемый «Реестр мест (площадок) накопления твердых коммунальных отходов на территории</w:t>
      </w:r>
      <w:r>
        <w:rPr>
          <w:lang w:eastAsia="en-US"/>
        </w:rPr>
        <w:t xml:space="preserve"> Лидского сельского поселения Бокситогорского муниципального района Ленинградской области» согласно Приложению.</w:t>
      </w:r>
    </w:p>
    <w:p w:rsidR="00C45346" w:rsidRDefault="00C45346" w:rsidP="00AA6D23">
      <w:pPr>
        <w:jc w:val="both"/>
      </w:pPr>
    </w:p>
    <w:p w:rsidR="00C45346" w:rsidRDefault="00C45346" w:rsidP="00AA6D23">
      <w:pPr>
        <w:tabs>
          <w:tab w:val="left" w:pos="1260"/>
        </w:tabs>
        <w:jc w:val="both"/>
      </w:pPr>
      <w:r>
        <w:t xml:space="preserve">4. Постановление опубликовать (обнародовать) в газете "Новый путь" (без Приложения) и на официальном сайте </w:t>
      </w:r>
      <w:r>
        <w:rPr>
          <w:lang w:eastAsia="en-US"/>
        </w:rPr>
        <w:t>Лидского сельского поселения</w:t>
      </w:r>
      <w:r>
        <w:t xml:space="preserve"> в полном объеме.</w:t>
      </w:r>
    </w:p>
    <w:p w:rsidR="00C45346" w:rsidRDefault="00C45346" w:rsidP="00AA6D23">
      <w:pPr>
        <w:tabs>
          <w:tab w:val="left" w:pos="1260"/>
        </w:tabs>
        <w:jc w:val="both"/>
      </w:pPr>
    </w:p>
    <w:p w:rsidR="00C45346" w:rsidRDefault="00C45346" w:rsidP="00AA6D23">
      <w:pPr>
        <w:jc w:val="both"/>
      </w:pPr>
      <w:r>
        <w:t>5. Настоящее постановление вступает в силу на следующий день после официального опубликования.</w:t>
      </w:r>
    </w:p>
    <w:p w:rsidR="00C45346" w:rsidRDefault="00C45346" w:rsidP="00AA6D23">
      <w:pPr>
        <w:jc w:val="both"/>
      </w:pPr>
    </w:p>
    <w:p w:rsidR="00C45346" w:rsidRDefault="00C45346" w:rsidP="00AA6D23">
      <w:pPr>
        <w:jc w:val="both"/>
      </w:pPr>
    </w:p>
    <w:p w:rsidR="00C45346" w:rsidRDefault="00C45346" w:rsidP="00AA6D23">
      <w:pPr>
        <w:jc w:val="both"/>
      </w:pPr>
    </w:p>
    <w:p w:rsidR="00C45346" w:rsidRDefault="00C45346" w:rsidP="00AA6D23"/>
    <w:p w:rsidR="00C45346" w:rsidRDefault="00C45346" w:rsidP="00AA6D23">
      <w:pPr>
        <w:jc w:val="both"/>
      </w:pPr>
      <w:r>
        <w:t xml:space="preserve"> </w:t>
      </w:r>
    </w:p>
    <w:p w:rsidR="00C45346" w:rsidRDefault="00C45346" w:rsidP="00AA6D23">
      <w:pPr>
        <w:jc w:val="both"/>
        <w:outlineLvl w:val="0"/>
      </w:pPr>
      <w:r>
        <w:t xml:space="preserve"> </w:t>
      </w:r>
    </w:p>
    <w:p w:rsidR="00C45346" w:rsidRDefault="00C45346" w:rsidP="00AA6D23">
      <w:pPr>
        <w:jc w:val="both"/>
      </w:pPr>
      <w:r>
        <w:t>Глава администрации                                                                                          Н.П. Козлова</w:t>
      </w:r>
    </w:p>
    <w:p w:rsidR="00C45346" w:rsidRDefault="00C45346" w:rsidP="00AA6D23">
      <w:pPr>
        <w:jc w:val="both"/>
      </w:pPr>
      <w:r>
        <w:t>_____________________________________________________________________________</w:t>
      </w:r>
    </w:p>
    <w:p w:rsidR="00C45346" w:rsidRDefault="00C45346" w:rsidP="00AA6D23">
      <w:pPr>
        <w:ind w:left="1410" w:hanging="1410"/>
        <w:jc w:val="both"/>
      </w:pPr>
      <w:r>
        <w:t>Разослано:  сайт ЛСП, газета « Новый путь» ,в дело</w:t>
      </w:r>
    </w:p>
    <w:p w:rsidR="00C45346" w:rsidRDefault="00C45346" w:rsidP="00AA6D23">
      <w:pPr>
        <w:sectPr w:rsidR="00C45346"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C45346" w:rsidRDefault="00C45346" w:rsidP="00AA6D2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C45346" w:rsidRDefault="00C45346" w:rsidP="00AA6D2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Приложение к постановлению администрации</w:t>
      </w:r>
    </w:p>
    <w:p w:rsidR="00C45346" w:rsidRDefault="00C45346" w:rsidP="00AA6D2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04.12.2019 года № 159                                                                                </w:t>
      </w:r>
    </w:p>
    <w:p w:rsidR="00C45346" w:rsidRDefault="00C45346" w:rsidP="00EC4AB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Администрация Лидского сельского поселения</w:t>
      </w:r>
    </w:p>
    <w:p w:rsidR="00C45346" w:rsidRDefault="00C45346" w:rsidP="00EC4AB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Бокситогорского муниципального района  Ленинградской области</w:t>
      </w:r>
    </w:p>
    <w:p w:rsidR="00C45346" w:rsidRDefault="00C45346" w:rsidP="00EC4AB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Реестр объектов</w:t>
      </w:r>
      <w:r>
        <w:rPr>
          <w:b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накопления ТБО</w:t>
      </w:r>
    </w:p>
    <w:p w:rsidR="00C45346" w:rsidRDefault="00C45346" w:rsidP="00AA6D23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126"/>
        <w:gridCol w:w="1276"/>
        <w:gridCol w:w="1275"/>
        <w:gridCol w:w="1276"/>
        <w:gridCol w:w="992"/>
        <w:gridCol w:w="1418"/>
        <w:gridCol w:w="992"/>
        <w:gridCol w:w="3686"/>
        <w:gridCol w:w="1559"/>
      </w:tblGrid>
      <w:tr w:rsidR="00C45346" w:rsidTr="00E366E0">
        <w:tc>
          <w:tcPr>
            <w:tcW w:w="8897" w:type="dxa"/>
            <w:gridSpan w:val="7"/>
          </w:tcPr>
          <w:p w:rsidR="00C45346" w:rsidRDefault="00C45346">
            <w:pPr>
              <w:jc w:val="center"/>
            </w:pPr>
            <w:r>
              <w:t>Технические характеристики мест (площадок) накопления Т.К.О.</w:t>
            </w:r>
          </w:p>
          <w:p w:rsidR="00C45346" w:rsidRDefault="00C45346">
            <w:pPr>
              <w:jc w:val="center"/>
            </w:pPr>
            <w:r>
              <w:t>.</w:t>
            </w:r>
          </w:p>
        </w:tc>
        <w:tc>
          <w:tcPr>
            <w:tcW w:w="992" w:type="dxa"/>
          </w:tcPr>
          <w:p w:rsidR="00C45346" w:rsidRDefault="00C45346">
            <w:pPr>
              <w:spacing w:after="200" w:line="276" w:lineRule="auto"/>
            </w:pPr>
          </w:p>
          <w:p w:rsidR="00C45346" w:rsidRDefault="00C45346" w:rsidP="006937E0">
            <w:pPr>
              <w:jc w:val="center"/>
            </w:pPr>
          </w:p>
        </w:tc>
        <w:tc>
          <w:tcPr>
            <w:tcW w:w="3686" w:type="dxa"/>
          </w:tcPr>
          <w:p w:rsidR="00C45346" w:rsidRDefault="00C45346">
            <w:pPr>
              <w:jc w:val="center"/>
            </w:pPr>
            <w:r>
              <w:t>Собственник мест (площадок) накопления Т.К.О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Источник образования Т.К.О.</w:t>
            </w:r>
          </w:p>
        </w:tc>
      </w:tr>
      <w:tr w:rsidR="00C45346" w:rsidTr="00E366E0">
        <w:trPr>
          <w:trHeight w:val="1203"/>
        </w:trPr>
        <w:tc>
          <w:tcPr>
            <w:tcW w:w="534" w:type="dxa"/>
          </w:tcPr>
          <w:p w:rsidR="00C45346" w:rsidRDefault="00C45346">
            <w:pPr>
              <w:jc w:val="center"/>
            </w:pPr>
          </w:p>
        </w:tc>
        <w:tc>
          <w:tcPr>
            <w:tcW w:w="2126" w:type="dxa"/>
          </w:tcPr>
          <w:p w:rsidR="00C45346" w:rsidRDefault="00C45346">
            <w:pPr>
              <w:jc w:val="center"/>
            </w:pPr>
            <w:r>
              <w:t>Адрес (или географические координаты)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Тип покрытия</w:t>
            </w:r>
          </w:p>
        </w:tc>
        <w:tc>
          <w:tcPr>
            <w:tcW w:w="1275" w:type="dxa"/>
          </w:tcPr>
          <w:p w:rsidR="00C45346" w:rsidRDefault="00C45346">
            <w:pPr>
              <w:jc w:val="center"/>
            </w:pPr>
            <w:r>
              <w:t>Материал ограждения</w:t>
            </w:r>
          </w:p>
        </w:tc>
        <w:tc>
          <w:tcPr>
            <w:tcW w:w="1276" w:type="dxa"/>
          </w:tcPr>
          <w:p w:rsidR="00C45346" w:rsidRDefault="00C45346" w:rsidP="006937E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Вид площадки (открытая/закрытая)</w:t>
            </w:r>
          </w:p>
          <w:p w:rsidR="00C45346" w:rsidRDefault="00C45346">
            <w:pPr>
              <w:jc w:val="center"/>
            </w:pP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Объем</w:t>
            </w:r>
          </w:p>
          <w:p w:rsidR="00C45346" w:rsidRDefault="00C45346" w:rsidP="006937E0">
            <w:pPr>
              <w:jc w:val="center"/>
              <w:rPr>
                <w:lang w:val="en-US"/>
              </w:rPr>
            </w:pPr>
            <w:r>
              <w:t>контейнера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Материал, из которого изготовлен контейнер </w:t>
            </w:r>
          </w:p>
          <w:p w:rsidR="00C45346" w:rsidRDefault="00C4534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C45346" w:rsidRDefault="00C45346">
            <w:pPr>
              <w:jc w:val="center"/>
              <w:rPr>
                <w:lang w:val="en-US"/>
              </w:rPr>
            </w:pPr>
            <w:r>
              <w:t>Количество контейнеров</w:t>
            </w:r>
          </w:p>
        </w:tc>
        <w:tc>
          <w:tcPr>
            <w:tcW w:w="3686" w:type="dxa"/>
          </w:tcPr>
          <w:p w:rsidR="00C45346" w:rsidRDefault="00C45346">
            <w:pPr>
              <w:jc w:val="center"/>
            </w:pPr>
            <w:r>
              <w:t>Орган государственной власти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 xml:space="preserve"> </w:t>
            </w:r>
          </w:p>
        </w:tc>
      </w:tr>
      <w:tr w:rsidR="00C45346" w:rsidTr="00E366E0">
        <w:tc>
          <w:tcPr>
            <w:tcW w:w="534" w:type="dxa"/>
          </w:tcPr>
          <w:p w:rsidR="00C45346" w:rsidRDefault="00C45346">
            <w:r>
              <w:t>1</w:t>
            </w:r>
          </w:p>
        </w:tc>
        <w:tc>
          <w:tcPr>
            <w:tcW w:w="2126" w:type="dxa"/>
          </w:tcPr>
          <w:p w:rsidR="00C45346" w:rsidRDefault="00C45346">
            <w:r>
              <w:t>П.Заборье ул. Заводская д.17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Pr="00C44D3B" w:rsidRDefault="00C45346" w:rsidP="00C44D3B">
            <w:r w:rsidRPr="00546E77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3C3DB0&quot;/&gt;&lt;wsp:rsid wsp:val=&quot;00497E81&quot;/&gt;&lt;wsp:rsid wsp:val=&quot;00546E77&quot;/&gt;&lt;wsp:rsid wsp:val=&quot;00630306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3C3DB0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48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</w:pPr>
            <w:r>
              <w:t>металл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C45346" w:rsidRDefault="00C4534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 xml:space="preserve">население  </w:t>
            </w:r>
          </w:p>
        </w:tc>
      </w:tr>
      <w:tr w:rsidR="00C45346" w:rsidTr="00E366E0">
        <w:tc>
          <w:tcPr>
            <w:tcW w:w="534" w:type="dxa"/>
          </w:tcPr>
          <w:p w:rsidR="00C45346" w:rsidRDefault="00C45346">
            <w:r>
              <w:t>2</w:t>
            </w:r>
          </w:p>
        </w:tc>
        <w:tc>
          <w:tcPr>
            <w:tcW w:w="2126" w:type="dxa"/>
          </w:tcPr>
          <w:p w:rsidR="00C45346" w:rsidRDefault="00C45346">
            <w:r>
              <w:t>П.Заборье ул. Заводская д.25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Default="00C45346">
            <w:r w:rsidRPr="00546E77">
              <w:pict>
                <v:shape id="_x0000_i1026" type="#_x0000_t75" style="width:19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497E81&quot;/&gt;&lt;wsp:rsid wsp:val=&quot;00546E77&quot;/&gt;&lt;wsp:rsid wsp:val=&quot;00573030&quot;/&gt;&lt;wsp:rsid wsp:val=&quot;00630306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573030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9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</w:pPr>
            <w:r>
              <w:t>металл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34" w:type="dxa"/>
          </w:tcPr>
          <w:p w:rsidR="00C45346" w:rsidRDefault="00C45346">
            <w:pPr>
              <w:ind w:right="-141"/>
            </w:pPr>
            <w:r>
              <w:t>3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П.Заборье ул. Кооперативная д.40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Default="00C45346" w:rsidP="00CD433A"/>
          <w:p w:rsidR="00C45346" w:rsidRPr="00CD433A" w:rsidRDefault="00C45346" w:rsidP="00CD433A">
            <w:r w:rsidRPr="00546E77">
              <w:pict>
                <v:shape id="_x0000_i1027" type="#_x0000_t75" style="width:19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497E81&quot;/&gt;&lt;wsp:rsid wsp:val=&quot;00546E77&quot;/&gt;&lt;wsp:rsid wsp:val=&quot;00630306&quot;/&gt;&lt;wsp:rsid wsp:val=&quot;00661D95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661D95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9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 w:rsidP="00C44D3B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</w:pPr>
            <w:r>
              <w:t>металл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  <w:p w:rsidR="00C45346" w:rsidRDefault="00C45346">
            <w:pPr>
              <w:jc w:val="center"/>
            </w:pP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34" w:type="dxa"/>
          </w:tcPr>
          <w:p w:rsidR="00C45346" w:rsidRDefault="00C45346">
            <w:pPr>
              <w:ind w:right="-141"/>
            </w:pPr>
            <w:r>
              <w:t>4</w:t>
            </w:r>
          </w:p>
        </w:tc>
        <w:tc>
          <w:tcPr>
            <w:tcW w:w="2126" w:type="dxa"/>
          </w:tcPr>
          <w:p w:rsidR="00C45346" w:rsidRDefault="00C45346" w:rsidP="00714795">
            <w:pPr>
              <w:ind w:right="-141"/>
            </w:pPr>
            <w:r>
              <w:t>П.Заборье ул.Киевская д.2а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Default="00C45346">
            <w:r w:rsidRPr="00546E77">
              <w:pict>
                <v:shape id="_x0000_i1028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376A58&quot;/&gt;&lt;wsp:rsid wsp:val=&quot;00497E81&quot;/&gt;&lt;wsp:rsid wsp:val=&quot;00546E77&quot;/&gt;&lt;wsp:rsid wsp:val=&quot;00630306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376A58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48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</w:pPr>
            <w:r>
              <w:t>металл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34" w:type="dxa"/>
          </w:tcPr>
          <w:p w:rsidR="00C45346" w:rsidRDefault="00C45346">
            <w:r>
              <w:t>5</w:t>
            </w:r>
          </w:p>
        </w:tc>
        <w:tc>
          <w:tcPr>
            <w:tcW w:w="2126" w:type="dxa"/>
          </w:tcPr>
          <w:p w:rsidR="00C45346" w:rsidRDefault="00C45346" w:rsidP="00714795">
            <w:r>
              <w:t>П.Заборье ул.Зеленая д.6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Default="00C45346" w:rsidP="00CD433A">
            <w:r w:rsidRPr="00546E77">
              <w:pict>
                <v:shape id="_x0000_i1029" type="#_x0000_t75" style="width:19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3D58C6&quot;/&gt;&lt;wsp:rsid wsp:val=&quot;00497E81&quot;/&gt;&lt;wsp:rsid wsp:val=&quot;00546E77&quot;/&gt;&lt;wsp:rsid wsp:val=&quot;00630306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3D58C6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9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6937E0">
            <w:pPr>
              <w:jc w:val="center"/>
            </w:pPr>
            <w:r>
              <w:t>металл</w:t>
            </w:r>
          </w:p>
        </w:tc>
        <w:tc>
          <w:tcPr>
            <w:tcW w:w="992" w:type="dxa"/>
          </w:tcPr>
          <w:p w:rsidR="00C45346" w:rsidRDefault="00C45346" w:rsidP="00125962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</w:tbl>
    <w:p w:rsidR="00C45346" w:rsidRDefault="00C45346" w:rsidP="00AA6D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126"/>
        <w:gridCol w:w="1276"/>
        <w:gridCol w:w="1275"/>
        <w:gridCol w:w="1276"/>
        <w:gridCol w:w="992"/>
        <w:gridCol w:w="1418"/>
        <w:gridCol w:w="992"/>
        <w:gridCol w:w="3686"/>
        <w:gridCol w:w="1559"/>
      </w:tblGrid>
      <w:tr w:rsidR="00C45346" w:rsidTr="00E366E0">
        <w:tc>
          <w:tcPr>
            <w:tcW w:w="568" w:type="dxa"/>
          </w:tcPr>
          <w:p w:rsidR="00C45346" w:rsidRDefault="00C45346">
            <w:r>
              <w:t>6</w:t>
            </w:r>
          </w:p>
        </w:tc>
        <w:tc>
          <w:tcPr>
            <w:tcW w:w="2126" w:type="dxa"/>
          </w:tcPr>
          <w:p w:rsidR="00C45346" w:rsidRDefault="00C45346">
            <w:r>
              <w:t>П.Заборье ул. Школьная д.24</w:t>
            </w:r>
          </w:p>
        </w:tc>
        <w:tc>
          <w:tcPr>
            <w:tcW w:w="1276" w:type="dxa"/>
          </w:tcPr>
          <w:p w:rsidR="00C45346" w:rsidRDefault="00C45346">
            <w:r>
              <w:t>грунт</w: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администрация</w:t>
            </w:r>
          </w:p>
        </w:tc>
      </w:tr>
      <w:tr w:rsidR="00C45346" w:rsidTr="00E366E0">
        <w:tc>
          <w:tcPr>
            <w:tcW w:w="568" w:type="dxa"/>
          </w:tcPr>
          <w:p w:rsidR="00C45346" w:rsidRPr="00714795" w:rsidRDefault="00C45346">
            <w:r>
              <w:t>7</w:t>
            </w:r>
          </w:p>
        </w:tc>
        <w:tc>
          <w:tcPr>
            <w:tcW w:w="2126" w:type="dxa"/>
          </w:tcPr>
          <w:p w:rsidR="00C45346" w:rsidRPr="00714795" w:rsidRDefault="00C45346">
            <w:r w:rsidRPr="00714795">
              <w:t>П. Подборовье ул. Советская д.5</w:t>
            </w:r>
          </w:p>
        </w:tc>
        <w:tc>
          <w:tcPr>
            <w:tcW w:w="1276" w:type="dxa"/>
          </w:tcPr>
          <w:p w:rsidR="00C45346" w:rsidRDefault="00C45346" w:rsidP="00CD433A">
            <w:r>
              <w:t>Бетон</w:t>
            </w:r>
          </w:p>
          <w:p w:rsidR="00C45346" w:rsidRDefault="00C45346" w:rsidP="00CD433A">
            <w:r w:rsidRPr="00546E77">
              <w:pict>
                <v:shape id="_x0000_i1030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497E81&quot;/&gt;&lt;wsp:rsid wsp:val=&quot;00546E77&quot;/&gt;&lt;wsp:rsid wsp:val=&quot;00630306&quot;/&gt;&lt;wsp:rsid wsp:val=&quot;006937E0&quot;/&gt;&lt;wsp:rsid wsp:val=&quot;00714795&quot;/&gt;&lt;wsp:rsid wsp:val=&quot;0080639C&quot;/&gt;&lt;wsp:rsid wsp:val=&quot;008F62B1&quot;/&gt;&lt;wsp:rsid wsp:val=&quot;00A201DC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A201DC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48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 w:rsidP="00CD433A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6937E0">
            <w:r>
              <w:t xml:space="preserve">12            </w:t>
            </w:r>
          </w:p>
        </w:tc>
        <w:tc>
          <w:tcPr>
            <w:tcW w:w="1418" w:type="dxa"/>
          </w:tcPr>
          <w:p w:rsidR="00C45346" w:rsidRDefault="00C45346" w:rsidP="006937E0">
            <w:r>
              <w:t xml:space="preserve">металл      </w:t>
            </w:r>
          </w:p>
        </w:tc>
        <w:tc>
          <w:tcPr>
            <w:tcW w:w="992" w:type="dxa"/>
          </w:tcPr>
          <w:p w:rsidR="00C45346" w:rsidRDefault="00C45346" w:rsidP="006937E0">
            <w:r>
              <w:t xml:space="preserve">    1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pPr>
              <w:ind w:right="-141"/>
            </w:pPr>
            <w:r>
              <w:t>8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П. Подборовье ул. Советская д.8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Pr="00CD433A" w:rsidRDefault="00C45346" w:rsidP="00CD433A">
            <w:r w:rsidRPr="00546E77">
              <w:pict>
                <v:shape id="_x0000_i1031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125962&quot;/&gt;&lt;wsp:rsid wsp:val=&quot;00230E58&quot;/&gt;&lt;wsp:rsid wsp:val=&quot;002E1B57&quot;/&gt;&lt;wsp:rsid wsp:val=&quot;00313B18&quot;/&gt;&lt;wsp:rsid wsp:val=&quot;00497E81&quot;/&gt;&lt;wsp:rsid wsp:val=&quot;00546E77&quot;/&gt;&lt;wsp:rsid wsp:val=&quot;00630306&quot;/&gt;&lt;wsp:rsid wsp:val=&quot;006937E0&quot;/&gt;&lt;wsp:rsid wsp:val=&quot;00714795&quot;/&gt;&lt;wsp:rsid wsp:val=&quot;00753CD8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753CD8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48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металл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  <w:p w:rsidR="00C45346" w:rsidRDefault="00C45346">
            <w:pPr>
              <w:jc w:val="center"/>
            </w:pP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pPr>
              <w:ind w:right="-141"/>
            </w:pPr>
            <w:r>
              <w:t>9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П. Подборовье ул. Спортивная д.20</w:t>
            </w:r>
          </w:p>
        </w:tc>
        <w:tc>
          <w:tcPr>
            <w:tcW w:w="1276" w:type="dxa"/>
          </w:tcPr>
          <w:p w:rsidR="00C45346" w:rsidRDefault="00C45346">
            <w:r>
              <w:t>грунт</w: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pPr>
              <w:ind w:right="-141"/>
            </w:pPr>
            <w:r>
              <w:t>10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П. Подборовье ул. Кооперативная д.17</w:t>
            </w:r>
          </w:p>
        </w:tc>
        <w:tc>
          <w:tcPr>
            <w:tcW w:w="1276" w:type="dxa"/>
          </w:tcPr>
          <w:p w:rsidR="00C45346" w:rsidRDefault="00C45346">
            <w:r>
              <w:t>грунт</w: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pPr>
              <w:ind w:right="-141"/>
            </w:pPr>
            <w:r>
              <w:t>11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П. Подборовье Центральный переулок д.20</w:t>
            </w:r>
          </w:p>
        </w:tc>
        <w:tc>
          <w:tcPr>
            <w:tcW w:w="1276" w:type="dxa"/>
          </w:tcPr>
          <w:p w:rsidR="00C45346" w:rsidRDefault="00C45346">
            <w:r>
              <w:t>грунт</w: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0,75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pPr>
              <w:ind w:right="-141"/>
            </w:pPr>
            <w:r>
              <w:t>12</w:t>
            </w:r>
          </w:p>
        </w:tc>
        <w:tc>
          <w:tcPr>
            <w:tcW w:w="2126" w:type="dxa"/>
          </w:tcPr>
          <w:p w:rsidR="00C45346" w:rsidRDefault="00C45346">
            <w:pPr>
              <w:ind w:right="-141"/>
            </w:pPr>
            <w:r>
              <w:t>д. Ольеши д.21</w:t>
            </w:r>
          </w:p>
        </w:tc>
        <w:tc>
          <w:tcPr>
            <w:tcW w:w="1276" w:type="dxa"/>
          </w:tcPr>
          <w:p w:rsidR="00C45346" w:rsidRDefault="00C45346">
            <w:r>
              <w:t>бетон</w:t>
            </w:r>
          </w:p>
          <w:p w:rsidR="00C45346" w:rsidRDefault="00C45346" w:rsidP="00CD433A"/>
          <w:p w:rsidR="00C45346" w:rsidRPr="00CD433A" w:rsidRDefault="00C45346" w:rsidP="00CD433A">
            <w:r w:rsidRPr="00546E77">
              <w:pict>
                <v:shape id="_x0000_i1032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639C&quot;/&gt;&lt;wsp:rsid wsp:val=&quot;000A0374&quot;/&gt;&lt;wsp:rsid wsp:val=&quot;000F68AE&quot;/&gt;&lt;wsp:rsid wsp:val=&quot;00125962&quot;/&gt;&lt;wsp:rsid wsp:val=&quot;00230E58&quot;/&gt;&lt;wsp:rsid wsp:val=&quot;002E1B57&quot;/&gt;&lt;wsp:rsid wsp:val=&quot;00313B18&quot;/&gt;&lt;wsp:rsid wsp:val=&quot;00497E81&quot;/&gt;&lt;wsp:rsid wsp:val=&quot;00546E77&quot;/&gt;&lt;wsp:rsid wsp:val=&quot;00630306&quot;/&gt;&lt;wsp:rsid wsp:val=&quot;006937E0&quot;/&gt;&lt;wsp:rsid wsp:val=&quot;00714795&quot;/&gt;&lt;wsp:rsid wsp:val=&quot;0080639C&quot;/&gt;&lt;wsp:rsid wsp:val=&quot;008F62B1&quot;/&gt;&lt;wsp:rsid wsp:val=&quot;00A60A05&quot;/&gt;&lt;wsp:rsid wsp:val=&quot;00AA6D23&quot;/&gt;&lt;wsp:rsid wsp:val=&quot;00B66086&quot;/&gt;&lt;wsp:rsid wsp:val=&quot;00C44D3B&quot;/&gt;&lt;wsp:rsid wsp:val=&quot;00CD433A&quot;/&gt;&lt;wsp:rsid wsp:val=&quot;00D54596&quot;/&gt;&lt;wsp:rsid wsp:val=&quot;00D931C4&quot;/&gt;&lt;wsp:rsid wsp:val=&quot;00E07E9F&quot;/&gt;&lt;wsp:rsid wsp:val=&quot;00E366E0&quot;/&gt;&lt;wsp:rsid wsp:val=&quot;00EC4AB8&quot;/&gt;&lt;wsp:rsid wsp:val=&quot;00FF5578&quot;/&gt;&lt;/wsp:rsids&gt;&lt;/w:docPr&gt;&lt;w:body&gt;&lt;w:p wsp:rsidR=&quot;00000000&quot; wsp:rsidRDefault=&quot;000F68AE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48Рј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>
            <w:pPr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C45346" w:rsidRDefault="00C45346" w:rsidP="00E366E0">
            <w:r>
              <w:t>металл</w:t>
            </w:r>
          </w:p>
        </w:tc>
        <w:tc>
          <w:tcPr>
            <w:tcW w:w="992" w:type="dxa"/>
          </w:tcPr>
          <w:p w:rsidR="00C45346" w:rsidRDefault="00C45346" w:rsidP="006937E0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 xml:space="preserve">ОГРН  11447150307546 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  <w:tr w:rsidR="00C45346" w:rsidTr="00E366E0">
        <w:tc>
          <w:tcPr>
            <w:tcW w:w="568" w:type="dxa"/>
          </w:tcPr>
          <w:p w:rsidR="00C45346" w:rsidRDefault="00C45346">
            <w:r>
              <w:t>13</w:t>
            </w:r>
          </w:p>
        </w:tc>
        <w:tc>
          <w:tcPr>
            <w:tcW w:w="2126" w:type="dxa"/>
          </w:tcPr>
          <w:p w:rsidR="00C45346" w:rsidRDefault="00C45346">
            <w:r>
              <w:t>П. Васьково ул. Разъезжая д.19</w:t>
            </w:r>
          </w:p>
        </w:tc>
        <w:tc>
          <w:tcPr>
            <w:tcW w:w="1276" w:type="dxa"/>
          </w:tcPr>
          <w:p w:rsidR="00C45346" w:rsidRDefault="00C45346">
            <w:r>
              <w:t>грунт</w:t>
            </w:r>
          </w:p>
        </w:tc>
        <w:tc>
          <w:tcPr>
            <w:tcW w:w="1275" w:type="dxa"/>
          </w:tcPr>
          <w:p w:rsidR="00C45346" w:rsidRDefault="00C45346">
            <w:r>
              <w:t>нет</w:t>
            </w:r>
          </w:p>
        </w:tc>
        <w:tc>
          <w:tcPr>
            <w:tcW w:w="1276" w:type="dxa"/>
          </w:tcPr>
          <w:p w:rsidR="00C45346" w:rsidRDefault="00C45346">
            <w:pPr>
              <w:jc w:val="center"/>
            </w:pPr>
            <w:r>
              <w:t>открытая</w:t>
            </w:r>
          </w:p>
        </w:tc>
        <w:tc>
          <w:tcPr>
            <w:tcW w:w="992" w:type="dxa"/>
          </w:tcPr>
          <w:p w:rsidR="00C45346" w:rsidRDefault="00C45346" w:rsidP="00125962">
            <w:r>
              <w:t>12</w:t>
            </w:r>
          </w:p>
        </w:tc>
        <w:tc>
          <w:tcPr>
            <w:tcW w:w="1418" w:type="dxa"/>
          </w:tcPr>
          <w:p w:rsidR="00C45346" w:rsidRDefault="00C45346" w:rsidP="006937E0">
            <w:r>
              <w:t xml:space="preserve"> металл            </w:t>
            </w:r>
          </w:p>
        </w:tc>
        <w:tc>
          <w:tcPr>
            <w:tcW w:w="992" w:type="dxa"/>
          </w:tcPr>
          <w:p w:rsidR="00C45346" w:rsidRDefault="00C45346" w:rsidP="006937E0">
            <w:r>
              <w:t xml:space="preserve">     1</w:t>
            </w:r>
          </w:p>
        </w:tc>
        <w:tc>
          <w:tcPr>
            <w:tcW w:w="3686" w:type="dxa"/>
          </w:tcPr>
          <w:p w:rsidR="00C45346" w:rsidRDefault="00C45346" w:rsidP="00D54596">
            <w:pPr>
              <w:jc w:val="center"/>
            </w:pPr>
            <w:r>
              <w:t xml:space="preserve">Администрация </w:t>
            </w:r>
            <w:r>
              <w:rPr>
                <w:lang w:eastAsia="en-US"/>
              </w:rPr>
              <w:t>Лидского сельского поселения</w:t>
            </w:r>
            <w:r>
              <w:t xml:space="preserve">; 187660,                    </w:t>
            </w:r>
          </w:p>
          <w:p w:rsidR="00C45346" w:rsidRDefault="00C45346" w:rsidP="00D54596">
            <w:pPr>
              <w:jc w:val="center"/>
            </w:pPr>
            <w:r>
              <w:rPr>
                <w:lang w:eastAsia="en-US"/>
              </w:rPr>
              <w:t>п. Заборье  ул. Школьная д. 24</w:t>
            </w:r>
          </w:p>
          <w:p w:rsidR="00C45346" w:rsidRDefault="00C45346" w:rsidP="00D54596">
            <w:pPr>
              <w:jc w:val="center"/>
            </w:pPr>
            <w:r>
              <w:t>ОГРН  11447150307546</w:t>
            </w:r>
          </w:p>
        </w:tc>
        <w:tc>
          <w:tcPr>
            <w:tcW w:w="1559" w:type="dxa"/>
          </w:tcPr>
          <w:p w:rsidR="00C45346" w:rsidRDefault="00C45346">
            <w:pPr>
              <w:jc w:val="center"/>
            </w:pPr>
            <w:r>
              <w:t>население</w:t>
            </w:r>
          </w:p>
        </w:tc>
      </w:tr>
    </w:tbl>
    <w:p w:rsidR="00C45346" w:rsidRDefault="00C45346" w:rsidP="00AA6D23"/>
    <w:p w:rsidR="00C45346" w:rsidRDefault="00C45346" w:rsidP="00AA6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45346" w:rsidRDefault="00C45346" w:rsidP="00AA6D23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346" w:rsidRDefault="00C45346" w:rsidP="00AA6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45346" w:rsidRPr="00230E58" w:rsidRDefault="00C45346" w:rsidP="00AA6D23">
      <w:pPr>
        <w:pStyle w:val="ConsPlusNonformat"/>
      </w:pPr>
      <w:r w:rsidRPr="00230E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346" w:rsidRPr="00230E58" w:rsidRDefault="00C45346" w:rsidP="00AA6D23">
      <w:pPr>
        <w:rPr>
          <w:rFonts w:ascii="Courier New" w:hAnsi="Courier New" w:cs="Courier New"/>
          <w:sz w:val="16"/>
          <w:szCs w:val="16"/>
        </w:rPr>
        <w:sectPr w:rsidR="00C45346" w:rsidRPr="00230E58" w:rsidSect="00497E81">
          <w:pgSz w:w="16838" w:h="11906" w:orient="landscape"/>
          <w:pgMar w:top="720" w:right="720" w:bottom="720" w:left="720" w:header="709" w:footer="709" w:gutter="0"/>
          <w:pgNumType w:start="1"/>
          <w:cols w:space="720"/>
          <w:docGrid w:linePitch="326"/>
        </w:sectPr>
      </w:pPr>
    </w:p>
    <w:p w:rsidR="00C45346" w:rsidRDefault="00C45346"/>
    <w:sectPr w:rsidR="00C45346" w:rsidSect="00313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346" w:rsidRDefault="00C45346" w:rsidP="00A60A05">
      <w:r>
        <w:separator/>
      </w:r>
    </w:p>
  </w:endnote>
  <w:endnote w:type="continuationSeparator" w:id="1">
    <w:p w:rsidR="00C45346" w:rsidRDefault="00C45346" w:rsidP="00A6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346" w:rsidRDefault="00C45346" w:rsidP="00A60A05">
      <w:r>
        <w:separator/>
      </w:r>
    </w:p>
  </w:footnote>
  <w:footnote w:type="continuationSeparator" w:id="1">
    <w:p w:rsidR="00C45346" w:rsidRDefault="00C45346" w:rsidP="00A60A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39C"/>
    <w:rsid w:val="000A0374"/>
    <w:rsid w:val="00125962"/>
    <w:rsid w:val="00230E58"/>
    <w:rsid w:val="002E1B57"/>
    <w:rsid w:val="00313B18"/>
    <w:rsid w:val="00497E81"/>
    <w:rsid w:val="00546E77"/>
    <w:rsid w:val="00630306"/>
    <w:rsid w:val="006937E0"/>
    <w:rsid w:val="00714795"/>
    <w:rsid w:val="0080639C"/>
    <w:rsid w:val="008F62B1"/>
    <w:rsid w:val="00A60A05"/>
    <w:rsid w:val="00AA6D23"/>
    <w:rsid w:val="00AD399F"/>
    <w:rsid w:val="00B66086"/>
    <w:rsid w:val="00C44D3B"/>
    <w:rsid w:val="00C45346"/>
    <w:rsid w:val="00CD433A"/>
    <w:rsid w:val="00CE2AE2"/>
    <w:rsid w:val="00D54596"/>
    <w:rsid w:val="00D931C4"/>
    <w:rsid w:val="00E07E9F"/>
    <w:rsid w:val="00E366E0"/>
    <w:rsid w:val="00EC4AB8"/>
    <w:rsid w:val="00FF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2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6D23"/>
    <w:rPr>
      <w:lang w:eastAsia="en-US"/>
    </w:rPr>
  </w:style>
  <w:style w:type="paragraph" w:customStyle="1" w:styleId="ConsPlusNonformat">
    <w:name w:val="ConsPlusNonformat"/>
    <w:uiPriority w:val="99"/>
    <w:rsid w:val="00AA6D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Title">
    <w:name w:val="ConsTitle"/>
    <w:uiPriority w:val="99"/>
    <w:rsid w:val="00AA6D2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43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33A"/>
    <w:rPr>
      <w:rFonts w:ascii="Tahoma" w:hAnsi="Tahoma" w:cs="Tahom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CD433A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A60A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0A0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60A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60A0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7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5</Pages>
  <Words>823</Words>
  <Characters>4697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2019-11-27T08:54:00Z</dcterms:created>
  <dcterms:modified xsi:type="dcterms:W3CDTF">2019-12-04T05:22:00Z</dcterms:modified>
</cp:coreProperties>
</file>