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69" w:rsidRPr="007B47FF" w:rsidRDefault="00BC3669" w:rsidP="00A428B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7B47FF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                                      </w:t>
      </w:r>
    </w:p>
    <w:p w:rsidR="00BC3669" w:rsidRPr="007B47FF" w:rsidRDefault="00BC3669" w:rsidP="00BA79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</w:t>
      </w:r>
      <w:r w:rsidRPr="007B47FF">
        <w:rPr>
          <w:b/>
          <w:sz w:val="28"/>
          <w:szCs w:val="28"/>
        </w:rPr>
        <w:t>ского сельского поселения</w:t>
      </w:r>
    </w:p>
    <w:p w:rsidR="00BC3669" w:rsidRPr="007B47FF" w:rsidRDefault="00BC3669" w:rsidP="00BA7924">
      <w:pPr>
        <w:jc w:val="center"/>
        <w:rPr>
          <w:b/>
          <w:sz w:val="28"/>
          <w:szCs w:val="28"/>
        </w:rPr>
      </w:pPr>
      <w:r w:rsidRPr="007B47FF"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BC3669" w:rsidRPr="007B47FF" w:rsidRDefault="00BC3669" w:rsidP="00BA7924">
      <w:pPr>
        <w:jc w:val="center"/>
        <w:rPr>
          <w:b/>
          <w:sz w:val="28"/>
          <w:szCs w:val="28"/>
        </w:rPr>
      </w:pPr>
    </w:p>
    <w:p w:rsidR="00BC3669" w:rsidRPr="007B47FF" w:rsidRDefault="00BC3669" w:rsidP="00BA7924">
      <w:pPr>
        <w:pStyle w:val="ConsTitle"/>
        <w:widowControl/>
        <w:suppressLineNumbers/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B47FF">
        <w:rPr>
          <w:rFonts w:ascii="Times New Roman" w:hAnsi="Times New Roman"/>
          <w:sz w:val="28"/>
          <w:szCs w:val="28"/>
        </w:rPr>
        <w:t xml:space="preserve">П О С Т А Н О В Л Е Н И Е        </w:t>
      </w:r>
    </w:p>
    <w:p w:rsidR="00BC3669" w:rsidRPr="00D7113E" w:rsidRDefault="00BC3669" w:rsidP="00BA7924">
      <w:pPr>
        <w:pStyle w:val="ConsTitle"/>
        <w:widowControl/>
        <w:suppressLineNumbers/>
        <w:suppressAutoHyphens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D711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BC3669" w:rsidRPr="00913060" w:rsidRDefault="00BC3669" w:rsidP="00BA7924">
      <w:pPr>
        <w:suppressAutoHyphens/>
        <w:jc w:val="both"/>
      </w:pPr>
      <w:r>
        <w:rPr>
          <w:u w:val="single"/>
        </w:rPr>
        <w:t xml:space="preserve">03 декабря </w:t>
      </w:r>
      <w:r w:rsidRPr="00913060">
        <w:rPr>
          <w:u w:val="single"/>
        </w:rPr>
        <w:t>201</w:t>
      </w:r>
      <w:r>
        <w:rPr>
          <w:u w:val="single"/>
        </w:rPr>
        <w:t>9</w:t>
      </w:r>
      <w:r w:rsidRPr="00913060">
        <w:rPr>
          <w:u w:val="single"/>
        </w:rPr>
        <w:t xml:space="preserve"> года </w:t>
      </w:r>
      <w:r w:rsidRPr="00913060">
        <w:t xml:space="preserve">                                                                              </w:t>
      </w:r>
      <w:r>
        <w:t xml:space="preserve">                   </w:t>
      </w:r>
      <w:r w:rsidRPr="00913060">
        <w:t xml:space="preserve">   </w:t>
      </w:r>
      <w:r w:rsidRPr="00913060">
        <w:rPr>
          <w:u w:val="single"/>
        </w:rPr>
        <w:t>№</w:t>
      </w:r>
      <w:r>
        <w:rPr>
          <w:u w:val="single"/>
        </w:rPr>
        <w:t xml:space="preserve"> 157</w:t>
      </w:r>
      <w:r w:rsidRPr="00913060">
        <w:rPr>
          <w:u w:val="single"/>
        </w:rPr>
        <w:t xml:space="preserve"> </w:t>
      </w:r>
    </w:p>
    <w:p w:rsidR="00BC3669" w:rsidRPr="00913060" w:rsidRDefault="00BC3669" w:rsidP="00BA7924">
      <w:pPr>
        <w:suppressAutoHyphens/>
        <w:jc w:val="center"/>
      </w:pPr>
      <w:r w:rsidRPr="00913060">
        <w:t>пос. Заборье</w:t>
      </w:r>
    </w:p>
    <w:p w:rsidR="00BC3669" w:rsidRPr="00913060" w:rsidRDefault="00BC3669" w:rsidP="00BA7924"/>
    <w:p w:rsidR="00BC3669" w:rsidRDefault="00BC3669" w:rsidP="00BA7924">
      <w:pPr>
        <w:spacing w:before="100" w:beforeAutospacing="1" w:after="100" w:afterAutospacing="1"/>
        <w:contextualSpacing/>
        <w:jc w:val="center"/>
        <w:rPr>
          <w:b/>
          <w:bCs/>
        </w:rPr>
      </w:pPr>
      <w:r w:rsidRPr="00F47F28">
        <w:rPr>
          <w:b/>
          <w:bCs/>
        </w:rPr>
        <w:t>О внесении изменений в постановление администрации Лидского сельского поселения Бокситогорског</w:t>
      </w:r>
      <w:r>
        <w:rPr>
          <w:b/>
          <w:bCs/>
        </w:rPr>
        <w:t>о муниципального района от 30</w:t>
      </w:r>
      <w:r w:rsidRPr="00F47F28">
        <w:rPr>
          <w:b/>
          <w:bCs/>
        </w:rPr>
        <w:t>.</w:t>
      </w:r>
      <w:r>
        <w:rPr>
          <w:b/>
          <w:bCs/>
        </w:rPr>
        <w:t>01.2015 № 40</w:t>
      </w:r>
    </w:p>
    <w:p w:rsidR="00BC3669" w:rsidRPr="00F47F28" w:rsidRDefault="00BC3669" w:rsidP="00BA7924">
      <w:pPr>
        <w:spacing w:before="100" w:beforeAutospacing="1" w:after="100" w:afterAutospacing="1"/>
        <w:contextualSpacing/>
        <w:jc w:val="center"/>
      </w:pPr>
      <w:r w:rsidRPr="00F47F28">
        <w:rPr>
          <w:b/>
          <w:bCs/>
        </w:rPr>
        <w:t xml:space="preserve"> «О создании </w:t>
      </w:r>
      <w:r>
        <w:rPr>
          <w:b/>
          <w:bCs/>
        </w:rPr>
        <w:t>добровольной пожарной дружины</w:t>
      </w:r>
      <w:r w:rsidRPr="00F47F28">
        <w:rPr>
          <w:b/>
          <w:bCs/>
        </w:rPr>
        <w:t xml:space="preserve">» </w:t>
      </w:r>
    </w:p>
    <w:p w:rsidR="00BC3669" w:rsidRPr="00CA6E84" w:rsidRDefault="00BC3669" w:rsidP="00BA7924">
      <w:pPr>
        <w:pStyle w:val="NormalWeb"/>
        <w:jc w:val="both"/>
      </w:pPr>
      <w:r>
        <w:rPr>
          <w:rStyle w:val="Strong"/>
          <w:bCs/>
        </w:rPr>
        <w:t xml:space="preserve"> </w:t>
      </w:r>
      <w:r w:rsidRPr="00CA6E84">
        <w:t xml:space="preserve">      В целях приведения нормативного правого акта в соответствие с действующим законодательством Российской Федерации </w:t>
      </w:r>
    </w:p>
    <w:p w:rsidR="00BC3669" w:rsidRPr="009A65D7" w:rsidRDefault="00BC3669" w:rsidP="00BA7924">
      <w:r>
        <w:t>ПОСТАНОВЛЯЮ:</w:t>
      </w:r>
    </w:p>
    <w:p w:rsidR="00BC3669" w:rsidRPr="009A65D7" w:rsidRDefault="00BC3669" w:rsidP="00BA7924"/>
    <w:p w:rsidR="00BC3669" w:rsidRPr="00B43A3B" w:rsidRDefault="00BC3669" w:rsidP="00BA7924">
      <w:pPr>
        <w:jc w:val="both"/>
        <w:rPr>
          <w:b/>
        </w:rPr>
      </w:pPr>
      <w:r>
        <w:t xml:space="preserve">1. Утвердить состав   членов </w:t>
      </w:r>
      <w:r w:rsidRPr="00BA7924">
        <w:rPr>
          <w:bCs/>
        </w:rPr>
        <w:t>добровольной пожарной дружины</w:t>
      </w:r>
      <w:r w:rsidRPr="00B43A3B">
        <w:rPr>
          <w:rStyle w:val="Strong"/>
          <w:b w:val="0"/>
          <w:bCs/>
        </w:rPr>
        <w:t xml:space="preserve"> </w:t>
      </w:r>
      <w:r>
        <w:rPr>
          <w:rStyle w:val="Strong"/>
          <w:b w:val="0"/>
          <w:bCs/>
        </w:rPr>
        <w:t xml:space="preserve">на территории </w:t>
      </w:r>
      <w:r w:rsidRPr="00B43A3B">
        <w:rPr>
          <w:rStyle w:val="Strong"/>
          <w:b w:val="0"/>
          <w:bCs/>
        </w:rPr>
        <w:t xml:space="preserve">Лидского сельского поселения </w:t>
      </w:r>
      <w:r>
        <w:rPr>
          <w:rStyle w:val="Strong"/>
          <w:b w:val="0"/>
          <w:bCs/>
        </w:rPr>
        <w:t>согласно приложению 1 к постановлению;</w:t>
      </w:r>
    </w:p>
    <w:p w:rsidR="00BC3669" w:rsidRPr="00BA7924" w:rsidRDefault="00BC3669" w:rsidP="00BA7924">
      <w:pPr>
        <w:pStyle w:val="NormalWeb"/>
        <w:jc w:val="both"/>
      </w:pPr>
      <w:r>
        <w:t>2.  Признать утратившим силу Приложение 1 к постановлениям администрации Лидского сельского поселения:</w:t>
      </w:r>
      <w:r w:rsidRPr="003B7180">
        <w:t xml:space="preserve"> </w:t>
      </w:r>
      <w:r>
        <w:rPr>
          <w:bCs/>
        </w:rPr>
        <w:t>от 30.01.2015 № 40</w:t>
      </w:r>
      <w:r>
        <w:rPr>
          <w:b/>
          <w:bCs/>
        </w:rPr>
        <w:t xml:space="preserve"> </w:t>
      </w:r>
      <w:r w:rsidRPr="00D60E56">
        <w:t xml:space="preserve"> </w:t>
      </w:r>
      <w:r w:rsidRPr="00BA7924">
        <w:rPr>
          <w:bCs/>
        </w:rPr>
        <w:t>«О создании добровольной пожарной дружины»</w:t>
      </w:r>
      <w:r>
        <w:rPr>
          <w:bCs/>
        </w:rPr>
        <w:t>;</w:t>
      </w:r>
    </w:p>
    <w:p w:rsidR="00BC3669" w:rsidRPr="00B43A3B" w:rsidRDefault="00BC3669" w:rsidP="00BA7924">
      <w:pPr>
        <w:jc w:val="both"/>
      </w:pPr>
      <w:r>
        <w:t xml:space="preserve"> 3</w:t>
      </w:r>
      <w:r w:rsidRPr="00B43A3B">
        <w:t>.</w:t>
      </w:r>
      <w:r>
        <w:t xml:space="preserve"> </w:t>
      </w:r>
      <w:r w:rsidRPr="00B43A3B">
        <w:t>Настоящее постановление</w:t>
      </w:r>
      <w:r w:rsidRPr="00CA6E84">
        <w:t xml:space="preserve"> </w:t>
      </w:r>
      <w:r w:rsidRPr="001536AA">
        <w:t xml:space="preserve">опубликовать(обнародовать) </w:t>
      </w:r>
      <w:r>
        <w:t xml:space="preserve"> </w:t>
      </w:r>
      <w:r w:rsidRPr="00B43A3B">
        <w:t xml:space="preserve"> на</w:t>
      </w:r>
      <w:r>
        <w:t xml:space="preserve"> официальном сайте </w:t>
      </w:r>
      <w:r w:rsidRPr="00B43A3B">
        <w:t xml:space="preserve"> Лидского сельского поселения и в газете « Новый путь»</w:t>
      </w:r>
      <w:r>
        <w:t>;</w:t>
      </w:r>
    </w:p>
    <w:p w:rsidR="00BC3669" w:rsidRPr="00B43A3B" w:rsidRDefault="00BC3669" w:rsidP="00BA7924">
      <w:pPr>
        <w:jc w:val="both"/>
      </w:pPr>
    </w:p>
    <w:p w:rsidR="00BC3669" w:rsidRPr="00B43A3B" w:rsidRDefault="00BC3669" w:rsidP="00BA7924">
      <w:pPr>
        <w:jc w:val="both"/>
      </w:pPr>
      <w:r>
        <w:t>4</w:t>
      </w:r>
      <w:r w:rsidRPr="00B43A3B">
        <w:t>.</w:t>
      </w:r>
      <w:r>
        <w:t xml:space="preserve"> </w:t>
      </w:r>
      <w:r w:rsidRPr="00B43A3B">
        <w:t>Постановление вступает в силу на следующий день после его официального опубликования ( обнародования);</w:t>
      </w:r>
    </w:p>
    <w:p w:rsidR="00BC3669" w:rsidRPr="00B43A3B" w:rsidRDefault="00BC3669" w:rsidP="00BA7924">
      <w:pPr>
        <w:jc w:val="both"/>
      </w:pPr>
    </w:p>
    <w:p w:rsidR="00BC3669" w:rsidRPr="00B43A3B" w:rsidRDefault="00BC3669" w:rsidP="00BA7924"/>
    <w:p w:rsidR="00BC3669" w:rsidRPr="008D48FB" w:rsidRDefault="00BC3669" w:rsidP="00BA7924">
      <w:pPr>
        <w:pStyle w:val="ConsPlusTitle"/>
        <w:widowControl/>
        <w:jc w:val="both"/>
        <w:rPr>
          <w:b w:val="0"/>
        </w:rPr>
      </w:pPr>
      <w:r>
        <w:rPr>
          <w:b w:val="0"/>
        </w:rPr>
        <w:t>.</w:t>
      </w:r>
      <w:r w:rsidRPr="001536AA">
        <w:rPr>
          <w:b w:val="0"/>
        </w:rPr>
        <w:t xml:space="preserve"> </w:t>
      </w:r>
    </w:p>
    <w:p w:rsidR="00BC3669" w:rsidRDefault="00BC3669" w:rsidP="00BA7924"/>
    <w:p w:rsidR="00BC3669" w:rsidRDefault="00BC3669" w:rsidP="00BA7924"/>
    <w:p w:rsidR="00BC3669" w:rsidRDefault="00BC3669" w:rsidP="00BA7924"/>
    <w:p w:rsidR="00BC3669" w:rsidRPr="00396A9F" w:rsidRDefault="00BC3669" w:rsidP="00BA7924">
      <w:pPr>
        <w:tabs>
          <w:tab w:val="left" w:pos="6840"/>
        </w:tabs>
        <w:rPr>
          <w:u w:val="single"/>
        </w:rPr>
      </w:pPr>
      <w:r w:rsidRPr="00396A9F">
        <w:rPr>
          <w:u w:val="single"/>
        </w:rPr>
        <w:t>Глава администрации</w:t>
      </w:r>
      <w:r w:rsidRPr="00396A9F">
        <w:rPr>
          <w:u w:val="single"/>
        </w:rPr>
        <w:tab/>
      </w:r>
      <w:r>
        <w:rPr>
          <w:u w:val="single"/>
        </w:rPr>
        <w:t xml:space="preserve">                   </w:t>
      </w:r>
      <w:r w:rsidRPr="00396A9F">
        <w:rPr>
          <w:u w:val="single"/>
        </w:rPr>
        <w:t>Н.П. Козлова</w:t>
      </w:r>
    </w:p>
    <w:p w:rsidR="00BC3669" w:rsidRDefault="00BC3669" w:rsidP="00BA7924">
      <w:r>
        <w:t>Разослано: членам комиссии,  сайт ЛСП , газета Новый путь, в дело</w:t>
      </w:r>
    </w:p>
    <w:p w:rsidR="00BC3669" w:rsidRPr="003E3520" w:rsidRDefault="00BC3669" w:rsidP="00BA7924"/>
    <w:p w:rsidR="00BC3669" w:rsidRPr="003E3520" w:rsidRDefault="00BC3669" w:rsidP="00BA7924"/>
    <w:p w:rsidR="00BC3669" w:rsidRPr="003E3520" w:rsidRDefault="00BC3669" w:rsidP="00BA7924"/>
    <w:p w:rsidR="00BC3669" w:rsidRPr="003E3520" w:rsidRDefault="00BC3669" w:rsidP="00BA7924"/>
    <w:p w:rsidR="00BC3669" w:rsidRPr="003E3520" w:rsidRDefault="00BC3669" w:rsidP="00BA7924"/>
    <w:p w:rsidR="00BC3669" w:rsidRDefault="00BC3669"/>
    <w:p w:rsidR="00BC3669" w:rsidRDefault="00BC3669"/>
    <w:p w:rsidR="00BC3669" w:rsidRDefault="00BC3669"/>
    <w:p w:rsidR="00BC3669" w:rsidRDefault="00BC3669"/>
    <w:p w:rsidR="00BC3669" w:rsidRDefault="00BC3669"/>
    <w:p w:rsidR="00BC3669" w:rsidRDefault="00BC3669"/>
    <w:p w:rsidR="00BC3669" w:rsidRDefault="00BC3669"/>
    <w:p w:rsidR="00BC3669" w:rsidRDefault="00BC3669" w:rsidP="00BA7924">
      <w:pPr>
        <w:tabs>
          <w:tab w:val="left" w:pos="6435"/>
        </w:tabs>
      </w:pPr>
      <w:r>
        <w:tab/>
        <w:t>Приложение1</w:t>
      </w:r>
    </w:p>
    <w:p w:rsidR="00BC3669" w:rsidRDefault="00BC3669" w:rsidP="00BA7924">
      <w:pPr>
        <w:tabs>
          <w:tab w:val="left" w:pos="6435"/>
        </w:tabs>
      </w:pPr>
      <w:r>
        <w:t xml:space="preserve">                                                                                         К постановлению администрации</w:t>
      </w:r>
    </w:p>
    <w:p w:rsidR="00BC3669" w:rsidRDefault="00BC3669" w:rsidP="00BA7924">
      <w:pPr>
        <w:tabs>
          <w:tab w:val="left" w:pos="5370"/>
        </w:tabs>
      </w:pPr>
      <w:r>
        <w:tab/>
        <w:t>Лидского сельского поселения</w:t>
      </w:r>
    </w:p>
    <w:p w:rsidR="00BC3669" w:rsidRDefault="00BC3669" w:rsidP="00BA7924">
      <w:pPr>
        <w:tabs>
          <w:tab w:val="left" w:pos="5370"/>
        </w:tabs>
      </w:pPr>
      <w:r>
        <w:tab/>
        <w:t>От 03.12.2019 № 157</w:t>
      </w:r>
    </w:p>
    <w:p w:rsidR="00BC3669" w:rsidRPr="00BA7924" w:rsidRDefault="00BC3669" w:rsidP="00BA7924"/>
    <w:p w:rsidR="00BC3669" w:rsidRPr="00BA7924" w:rsidRDefault="00BC3669" w:rsidP="00BA7924"/>
    <w:p w:rsidR="00BC3669" w:rsidRDefault="00BC3669" w:rsidP="00BA7924"/>
    <w:p w:rsidR="00BC3669" w:rsidRPr="00BA7924" w:rsidRDefault="00BC3669" w:rsidP="00BA7924">
      <w:pPr>
        <w:tabs>
          <w:tab w:val="left" w:pos="1395"/>
        </w:tabs>
        <w:jc w:val="center"/>
        <w:rPr>
          <w:b/>
        </w:rPr>
      </w:pPr>
      <w:r w:rsidRPr="00BA7924">
        <w:rPr>
          <w:b/>
        </w:rPr>
        <w:t>Список добровольных пожарных</w:t>
      </w:r>
    </w:p>
    <w:p w:rsidR="00BC3669" w:rsidRPr="00BA7924" w:rsidRDefault="00BC3669" w:rsidP="00BA7924">
      <w:pPr>
        <w:tabs>
          <w:tab w:val="left" w:pos="1395"/>
        </w:tabs>
        <w:jc w:val="center"/>
        <w:rPr>
          <w:b/>
        </w:rPr>
      </w:pPr>
      <w:r w:rsidRPr="00BA7924">
        <w:rPr>
          <w:b/>
        </w:rPr>
        <w:t>Администрации Лидского сельского поселения</w:t>
      </w:r>
    </w:p>
    <w:p w:rsidR="00BC3669" w:rsidRDefault="00BC3669" w:rsidP="00BA7924">
      <w:pPr>
        <w:tabs>
          <w:tab w:val="left" w:pos="1395"/>
        </w:tabs>
        <w:jc w:val="center"/>
        <w:rPr>
          <w:b/>
        </w:rPr>
      </w:pPr>
      <w:r w:rsidRPr="00BA7924">
        <w:rPr>
          <w:b/>
        </w:rPr>
        <w:t>Бокситогорского муниципального района Ленинградской области</w:t>
      </w:r>
    </w:p>
    <w:p w:rsidR="00BC3669" w:rsidRPr="00466ACC" w:rsidRDefault="00BC3669" w:rsidP="00466ACC"/>
    <w:p w:rsidR="00BC3669" w:rsidRPr="00466ACC" w:rsidRDefault="00BC3669" w:rsidP="00466ACC"/>
    <w:p w:rsidR="00BC3669" w:rsidRDefault="00BC3669" w:rsidP="00466ACC"/>
    <w:tbl>
      <w:tblPr>
        <w:tblW w:w="0" w:type="auto"/>
        <w:jc w:val="center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64"/>
        <w:gridCol w:w="2423"/>
        <w:gridCol w:w="1816"/>
        <w:gridCol w:w="1727"/>
        <w:gridCol w:w="2114"/>
      </w:tblGrid>
      <w:tr w:rsidR="00BC3669" w:rsidRPr="00466ACC" w:rsidTr="00466ACC">
        <w:trPr>
          <w:trHeight w:val="945"/>
          <w:jc w:val="center"/>
        </w:trPr>
        <w:tc>
          <w:tcPr>
            <w:tcW w:w="864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66ACC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66ACC">
              <w:rPr>
                <w:b/>
                <w:sz w:val="20"/>
                <w:szCs w:val="20"/>
              </w:rPr>
              <w:t>Место жительства</w:t>
            </w: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66ACC">
              <w:rPr>
                <w:b/>
                <w:sz w:val="20"/>
                <w:szCs w:val="20"/>
              </w:rPr>
              <w:t>№ телефона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66ACC">
              <w:rPr>
                <w:b/>
                <w:sz w:val="20"/>
                <w:szCs w:val="20"/>
              </w:rPr>
              <w:t>Место работы</w:t>
            </w:r>
          </w:p>
        </w:tc>
      </w:tr>
      <w:tr w:rsidR="00BC3669" w:rsidRPr="00466ACC" w:rsidTr="00466ACC">
        <w:trPr>
          <w:trHeight w:val="562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2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</w:pPr>
            <w:r w:rsidRPr="00466ACC">
              <w:rPr>
                <w:sz w:val="20"/>
                <w:szCs w:val="20"/>
              </w:rPr>
              <w:t>Сергеев Валерий Алексеевич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Дер. Ольеши д.42 кв.1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8(813 66)53-222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</w:pPr>
            <w:r w:rsidRPr="00466ACC">
              <w:rPr>
                <w:sz w:val="20"/>
                <w:szCs w:val="20"/>
              </w:rPr>
              <w:t>961 608 51 03</w:t>
            </w:r>
          </w:p>
        </w:tc>
        <w:tc>
          <w:tcPr>
            <w:tcW w:w="2114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</w:pP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761">
              <w:rPr>
                <w:sz w:val="20"/>
                <w:szCs w:val="20"/>
              </w:rPr>
              <w:t>МКОУ “Заборьевская средняя общеобразовательная школа”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</w:pP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3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</w:pPr>
            <w:r w:rsidRPr="00466ACC">
              <w:rPr>
                <w:sz w:val="20"/>
                <w:szCs w:val="20"/>
              </w:rPr>
              <w:t>Бойцев Александр Юрьевич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Дер. Ольеши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 д. 44 кв.1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8 965 758 27 62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Чернов Алексей Павлович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Д. Нечаевская д.17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965 073 39 73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4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</w:pPr>
            <w:r w:rsidRPr="00466ACC">
              <w:rPr>
                <w:sz w:val="20"/>
                <w:szCs w:val="20"/>
              </w:rPr>
              <w:t>Вилошкин Юрий Анатольевич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П. Подборовье,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ул. Столярная д.5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921 366 95 24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 Стройлес-2»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5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BC26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Беляев Анатолий Владимирович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Пос. Утишье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ул. Центральная д.6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89217791584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6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</w:pPr>
            <w:r w:rsidRPr="00466ACC">
              <w:rPr>
                <w:sz w:val="20"/>
                <w:szCs w:val="20"/>
              </w:rPr>
              <w:t>Воробьев Владимир Серафимович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Дер. Лидь д.52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8 921 556 72 10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безработный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7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</w:pPr>
            <w:r w:rsidRPr="00466ACC">
              <w:rPr>
                <w:sz w:val="20"/>
                <w:szCs w:val="20"/>
              </w:rPr>
              <w:t>Ильин Сергей Александрович</w:t>
            </w:r>
          </w:p>
        </w:tc>
        <w:tc>
          <w:tcPr>
            <w:tcW w:w="1816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Пос. Васьково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ул. Разъезжая д.12 кв.1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8 921 386 20 06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 Купава»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8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</w:pPr>
            <w:r w:rsidRPr="00466ACC">
              <w:rPr>
                <w:sz w:val="20"/>
                <w:szCs w:val="20"/>
              </w:rPr>
              <w:t>Козлов Геннадий Александрович</w:t>
            </w:r>
          </w:p>
        </w:tc>
        <w:tc>
          <w:tcPr>
            <w:tcW w:w="1816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П. Заборье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 ул. Целинная д.15 кв.1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8 921 331 40 45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МКОУ “Заборьевская средняя общеобразовательная школа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9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</w:pPr>
            <w:r w:rsidRPr="00466ACC">
              <w:rPr>
                <w:sz w:val="20"/>
                <w:szCs w:val="20"/>
              </w:rPr>
              <w:t>Отт Александр Александрович</w:t>
            </w:r>
          </w:p>
        </w:tc>
        <w:tc>
          <w:tcPr>
            <w:tcW w:w="1816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П. Подборовье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 ул. Советская д.6 кв10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8 921 554 46 56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«Подборовский деревообрабатывающий комбинат»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10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Максимов Дмитрий Александрович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П. Заборье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Ул. Заводская д.19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967 594 76 02</w:t>
            </w:r>
          </w:p>
        </w:tc>
        <w:tc>
          <w:tcPr>
            <w:tcW w:w="2114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ЛОГКУ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Ленобллес» ПХС-2 типа п. Заборье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11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Козлов Андрей Иванович</w:t>
            </w:r>
          </w:p>
        </w:tc>
        <w:tc>
          <w:tcPr>
            <w:tcW w:w="1816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п. Заборье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ул. Нагорная д. 9а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921 444 61 96</w:t>
            </w:r>
          </w:p>
        </w:tc>
        <w:tc>
          <w:tcPr>
            <w:tcW w:w="2114" w:type="dxa"/>
            <w:vAlign w:val="center"/>
          </w:tcPr>
          <w:p w:rsidR="00BC3669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ЛОГКУ </w:t>
            </w:r>
          </w:p>
          <w:p w:rsidR="00BC3669" w:rsidRPr="00466ACC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Ленобллес» ПХС-2 типа п. Заборье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12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Лебедев Сергей Владимирович</w:t>
            </w:r>
          </w:p>
        </w:tc>
        <w:tc>
          <w:tcPr>
            <w:tcW w:w="1816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П. Заборье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 ул. Московская д.37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921 882 59 67</w:t>
            </w:r>
          </w:p>
        </w:tc>
        <w:tc>
          <w:tcPr>
            <w:tcW w:w="2114" w:type="dxa"/>
            <w:vAlign w:val="center"/>
          </w:tcPr>
          <w:p w:rsidR="00BC3669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ЛОГКУ </w:t>
            </w:r>
          </w:p>
          <w:p w:rsidR="00BC3669" w:rsidRPr="00466ACC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Ленобллес» ПХС-2 типа п. Заборье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13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Левашов Александр Павлович</w:t>
            </w:r>
          </w:p>
        </w:tc>
        <w:tc>
          <w:tcPr>
            <w:tcW w:w="1816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П. Заборье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ул. Московская д.26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921 987 29 74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56 207</w:t>
            </w:r>
          </w:p>
        </w:tc>
        <w:tc>
          <w:tcPr>
            <w:tcW w:w="2114" w:type="dxa"/>
            <w:vAlign w:val="center"/>
          </w:tcPr>
          <w:p w:rsidR="00BC3669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ЛОГКУ </w:t>
            </w:r>
          </w:p>
          <w:p w:rsidR="00BC3669" w:rsidRPr="00466ACC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Ленобллес» ПХС-2 типа п. Заборье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14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Маколдин Вячеслав Сергеевич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rPr>
                <w:sz w:val="20"/>
                <w:szCs w:val="20"/>
              </w:rPr>
              <w:t>Д. Лидь д.1</w:t>
            </w: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безработный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15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04477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Розов Александр Анатольевич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д. Никольское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921 416 59 55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16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Марцен Сергей  Иванович</w:t>
            </w: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П. Заборье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Ул. Клубная  д.23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921 099 25 32</w:t>
            </w:r>
          </w:p>
        </w:tc>
        <w:tc>
          <w:tcPr>
            <w:tcW w:w="2114" w:type="dxa"/>
            <w:vAlign w:val="center"/>
          </w:tcPr>
          <w:p w:rsidR="00BC3669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ЛОГКУ </w:t>
            </w:r>
          </w:p>
          <w:p w:rsidR="00BC3669" w:rsidRPr="00466ACC" w:rsidRDefault="00BC3669" w:rsidP="00A177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Ленобллес» ПХС-2 типа п. Заборье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17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Мацуев Алексей Андреевич</w:t>
            </w:r>
          </w:p>
        </w:tc>
        <w:tc>
          <w:tcPr>
            <w:tcW w:w="1816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п. Заборье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ул. Заводская д.8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921 446 80 12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МКОУ “Заборьевская средняя общеобразовательная школа</w:t>
            </w:r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18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9C2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Флегонтов Виктор Николаевич</w:t>
            </w:r>
          </w:p>
        </w:tc>
        <w:tc>
          <w:tcPr>
            <w:tcW w:w="1816" w:type="dxa"/>
            <w:vAlign w:val="center"/>
          </w:tcPr>
          <w:p w:rsidR="00BC3669" w:rsidRDefault="00BC3669" w:rsidP="00466A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П. Утишье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rPr>
                <w:sz w:val="20"/>
                <w:szCs w:val="20"/>
              </w:rPr>
              <w:t>ул. Комсомольская д.3</w:t>
            </w: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  <w:bookmarkStart w:id="0" w:name="_GoBack"/>
            <w:bookmarkEnd w:id="0"/>
          </w:p>
        </w:tc>
      </w:tr>
      <w:tr w:rsidR="00BC3669" w:rsidRPr="00466ACC" w:rsidTr="00466ACC">
        <w:trPr>
          <w:trHeight w:val="768"/>
          <w:jc w:val="center"/>
        </w:trPr>
        <w:tc>
          <w:tcPr>
            <w:tcW w:w="864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  <w:r w:rsidRPr="00466ACC">
              <w:t>19</w:t>
            </w:r>
          </w:p>
        </w:tc>
        <w:tc>
          <w:tcPr>
            <w:tcW w:w="2423" w:type="dxa"/>
            <w:vAlign w:val="center"/>
          </w:tcPr>
          <w:p w:rsidR="00BC3669" w:rsidRPr="00466ACC" w:rsidRDefault="00BC3669" w:rsidP="00466ACC">
            <w:pPr>
              <w:contextualSpacing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Хлебников Николай Анатольевич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16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 xml:space="preserve">Пос.Тургошь 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ул. Лесная д.4</w:t>
            </w:r>
          </w:p>
          <w:p w:rsidR="00BC3669" w:rsidRPr="00466ACC" w:rsidRDefault="00BC3669" w:rsidP="00466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27" w:type="dxa"/>
            <w:vAlign w:val="center"/>
          </w:tcPr>
          <w:p w:rsidR="00BC3669" w:rsidRPr="00466ACC" w:rsidRDefault="00BC3669" w:rsidP="00466A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6ACC">
              <w:rPr>
                <w:sz w:val="20"/>
                <w:szCs w:val="20"/>
              </w:rPr>
              <w:t>9119566931</w:t>
            </w:r>
          </w:p>
        </w:tc>
        <w:tc>
          <w:tcPr>
            <w:tcW w:w="2114" w:type="dxa"/>
            <w:vAlign w:val="center"/>
          </w:tcPr>
          <w:p w:rsidR="00BC3669" w:rsidRPr="00466ACC" w:rsidRDefault="00BC3669" w:rsidP="00466AC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</w:tr>
    </w:tbl>
    <w:p w:rsidR="00BC3669" w:rsidRPr="00466ACC" w:rsidRDefault="00BC3669" w:rsidP="00466ACC"/>
    <w:sectPr w:rsidR="00BC3669" w:rsidRPr="00466ACC" w:rsidSect="00A37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63E"/>
    <w:rsid w:val="0004477B"/>
    <w:rsid w:val="001536AA"/>
    <w:rsid w:val="00396A9F"/>
    <w:rsid w:val="003B7180"/>
    <w:rsid w:val="003E3520"/>
    <w:rsid w:val="00417DFE"/>
    <w:rsid w:val="00466ACC"/>
    <w:rsid w:val="00617536"/>
    <w:rsid w:val="007B47FF"/>
    <w:rsid w:val="008D48FB"/>
    <w:rsid w:val="00913060"/>
    <w:rsid w:val="00962088"/>
    <w:rsid w:val="009A65D7"/>
    <w:rsid w:val="009C245D"/>
    <w:rsid w:val="00A17761"/>
    <w:rsid w:val="00A37D04"/>
    <w:rsid w:val="00A428BB"/>
    <w:rsid w:val="00B43A3B"/>
    <w:rsid w:val="00BA7924"/>
    <w:rsid w:val="00BC2628"/>
    <w:rsid w:val="00BC3669"/>
    <w:rsid w:val="00CA4D93"/>
    <w:rsid w:val="00CA6E84"/>
    <w:rsid w:val="00D60E56"/>
    <w:rsid w:val="00D7113E"/>
    <w:rsid w:val="00DC2A29"/>
    <w:rsid w:val="00E3263E"/>
    <w:rsid w:val="00F4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9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BA7924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b/>
      <w:sz w:val="16"/>
      <w:szCs w:val="20"/>
    </w:rPr>
  </w:style>
  <w:style w:type="paragraph" w:styleId="NormalWeb">
    <w:name w:val="Normal (Web)"/>
    <w:basedOn w:val="Normal"/>
    <w:uiPriority w:val="99"/>
    <w:rsid w:val="00BA792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A7924"/>
    <w:rPr>
      <w:rFonts w:cs="Times New Roman"/>
      <w:b/>
    </w:rPr>
  </w:style>
  <w:style w:type="paragraph" w:customStyle="1" w:styleId="ConsPlusTitle">
    <w:name w:val="ConsPlusTitle"/>
    <w:uiPriority w:val="99"/>
    <w:rsid w:val="00BA79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3</Pages>
  <Words>569</Words>
  <Characters>3249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2019-11-27T06:18:00Z</dcterms:created>
  <dcterms:modified xsi:type="dcterms:W3CDTF">2019-12-04T05:21:00Z</dcterms:modified>
</cp:coreProperties>
</file>