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75" w:rsidRPr="007B47FF" w:rsidRDefault="00494E75" w:rsidP="00E36EF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7B47FF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                                        </w:t>
      </w:r>
    </w:p>
    <w:p w:rsidR="00494E75" w:rsidRPr="007B47FF" w:rsidRDefault="00494E75" w:rsidP="00780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</w:t>
      </w:r>
      <w:r w:rsidRPr="007B47FF">
        <w:rPr>
          <w:b/>
          <w:sz w:val="28"/>
          <w:szCs w:val="28"/>
        </w:rPr>
        <w:t>ского сельского поселения</w:t>
      </w:r>
    </w:p>
    <w:p w:rsidR="00494E75" w:rsidRPr="007B47FF" w:rsidRDefault="00494E75" w:rsidP="00780865">
      <w:pPr>
        <w:jc w:val="center"/>
        <w:rPr>
          <w:b/>
          <w:sz w:val="28"/>
          <w:szCs w:val="28"/>
        </w:rPr>
      </w:pPr>
      <w:r w:rsidRPr="007B47FF"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494E75" w:rsidRPr="007B47FF" w:rsidRDefault="00494E75" w:rsidP="00780865">
      <w:pPr>
        <w:jc w:val="center"/>
        <w:rPr>
          <w:b/>
          <w:sz w:val="28"/>
          <w:szCs w:val="28"/>
        </w:rPr>
      </w:pPr>
    </w:p>
    <w:p w:rsidR="00494E75" w:rsidRPr="007B47FF" w:rsidRDefault="00494E75" w:rsidP="00780865">
      <w:pPr>
        <w:pStyle w:val="ConsTitle"/>
        <w:widowControl/>
        <w:suppressLineNumbers/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B47FF">
        <w:rPr>
          <w:rFonts w:ascii="Times New Roman" w:hAnsi="Times New Roman"/>
          <w:sz w:val="28"/>
          <w:szCs w:val="28"/>
        </w:rPr>
        <w:t xml:space="preserve">П О С Т А Н О В Л Е Н И Е        </w:t>
      </w:r>
    </w:p>
    <w:p w:rsidR="00494E75" w:rsidRPr="00D7113E" w:rsidRDefault="00494E75" w:rsidP="00780865">
      <w:pPr>
        <w:pStyle w:val="ConsTitle"/>
        <w:widowControl/>
        <w:suppressLineNumbers/>
        <w:suppressAutoHyphens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D711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494E75" w:rsidRPr="00913060" w:rsidRDefault="00494E75" w:rsidP="00780865">
      <w:pPr>
        <w:suppressAutoHyphens/>
        <w:jc w:val="both"/>
      </w:pPr>
      <w:r>
        <w:rPr>
          <w:u w:val="single"/>
        </w:rPr>
        <w:t xml:space="preserve">03 декабря </w:t>
      </w:r>
      <w:r w:rsidRPr="00913060">
        <w:rPr>
          <w:u w:val="single"/>
        </w:rPr>
        <w:t>201</w:t>
      </w:r>
      <w:r>
        <w:rPr>
          <w:u w:val="single"/>
        </w:rPr>
        <w:t>9</w:t>
      </w:r>
      <w:r w:rsidRPr="00913060">
        <w:rPr>
          <w:u w:val="single"/>
        </w:rPr>
        <w:t xml:space="preserve"> года </w:t>
      </w:r>
      <w:r w:rsidRPr="00913060">
        <w:t xml:space="preserve">                                                                              </w:t>
      </w:r>
      <w:r>
        <w:t xml:space="preserve">                   </w:t>
      </w:r>
      <w:r w:rsidRPr="00913060">
        <w:t xml:space="preserve">   </w:t>
      </w:r>
      <w:r w:rsidRPr="00913060">
        <w:rPr>
          <w:u w:val="single"/>
        </w:rPr>
        <w:t>№</w:t>
      </w:r>
      <w:r>
        <w:rPr>
          <w:u w:val="single"/>
        </w:rPr>
        <w:t xml:space="preserve"> 156</w:t>
      </w:r>
    </w:p>
    <w:p w:rsidR="00494E75" w:rsidRPr="00913060" w:rsidRDefault="00494E75" w:rsidP="00780865">
      <w:pPr>
        <w:suppressAutoHyphens/>
        <w:jc w:val="center"/>
      </w:pPr>
      <w:r w:rsidRPr="00913060">
        <w:t>пос. Заборье</w:t>
      </w:r>
    </w:p>
    <w:p w:rsidR="00494E75" w:rsidRPr="00913060" w:rsidRDefault="00494E75" w:rsidP="00780865"/>
    <w:p w:rsidR="00494E75" w:rsidRPr="00F47F28" w:rsidRDefault="00494E75" w:rsidP="00F47F28">
      <w:pPr>
        <w:spacing w:before="100" w:beforeAutospacing="1" w:after="100" w:afterAutospacing="1"/>
        <w:jc w:val="center"/>
      </w:pPr>
      <w:r w:rsidRPr="00F47F28">
        <w:rPr>
          <w:b/>
          <w:bCs/>
        </w:rPr>
        <w:t>О внесении изменений в постановление администрации Лидского сельского поселения Бокситогорского муниципального района от 06.04.2015 № 108 «О создании комиссии по предупреждению и ликвидации чрезвычайных ситуаций и обеспечению пожарной безопасности Лидского сельского поселения» (с измен</w:t>
      </w:r>
      <w:r>
        <w:rPr>
          <w:b/>
          <w:bCs/>
        </w:rPr>
        <w:t>ениями внесенными постановлениями</w:t>
      </w:r>
      <w:r w:rsidRPr="00F47F28">
        <w:rPr>
          <w:b/>
          <w:bCs/>
        </w:rPr>
        <w:t xml:space="preserve"> от 07.02.2017 № 99</w:t>
      </w:r>
      <w:r>
        <w:rPr>
          <w:b/>
          <w:bCs/>
        </w:rPr>
        <w:t xml:space="preserve"> ,</w:t>
      </w:r>
      <w:r>
        <w:rPr>
          <w:rStyle w:val="Strong"/>
          <w:bCs/>
        </w:rPr>
        <w:t>от  30.03.2018 № 41</w:t>
      </w:r>
      <w:r>
        <w:rPr>
          <w:b/>
          <w:bCs/>
        </w:rPr>
        <w:t>,</w:t>
      </w:r>
      <w:r w:rsidRPr="00F47F28">
        <w:rPr>
          <w:b/>
          <w:bCs/>
        </w:rPr>
        <w:t>)</w:t>
      </w:r>
    </w:p>
    <w:p w:rsidR="00494E75" w:rsidRPr="00CA6E84" w:rsidRDefault="00494E75" w:rsidP="00F47F28">
      <w:pPr>
        <w:pStyle w:val="NormalWeb"/>
        <w:jc w:val="both"/>
      </w:pPr>
      <w:r>
        <w:rPr>
          <w:rStyle w:val="Strong"/>
          <w:bCs/>
        </w:rPr>
        <w:t xml:space="preserve"> </w:t>
      </w:r>
      <w:r w:rsidRPr="00CA6E84">
        <w:t xml:space="preserve">      В целях приведения нормативного правого акта в соответствие с действующим законодательством Российской Федерации </w:t>
      </w:r>
    </w:p>
    <w:p w:rsidR="00494E75" w:rsidRPr="009A65D7" w:rsidRDefault="00494E75" w:rsidP="009A65D7">
      <w:r>
        <w:t>ПОСТАНОВЛЯЮ:</w:t>
      </w:r>
    </w:p>
    <w:p w:rsidR="00494E75" w:rsidRPr="009A65D7" w:rsidRDefault="00494E75" w:rsidP="009A65D7"/>
    <w:p w:rsidR="00494E75" w:rsidRPr="00B43A3B" w:rsidRDefault="00494E75" w:rsidP="00B43A3B">
      <w:pPr>
        <w:jc w:val="both"/>
        <w:rPr>
          <w:b/>
        </w:rPr>
      </w:pPr>
      <w:r>
        <w:t>1. Утвердить состав   комиссии</w:t>
      </w:r>
      <w:r w:rsidRPr="00B43A3B">
        <w:rPr>
          <w:rStyle w:val="Strong"/>
          <w:bCs/>
        </w:rPr>
        <w:t xml:space="preserve"> </w:t>
      </w:r>
      <w:r w:rsidRPr="00B43A3B">
        <w:rPr>
          <w:rStyle w:val="Strong"/>
          <w:b w:val="0"/>
          <w:bCs/>
        </w:rPr>
        <w:t xml:space="preserve">по предупреждению и ликвидации чрезвычайных ситуаций и обеспечению пожарной безопасности Лидского сельского поселения </w:t>
      </w:r>
      <w:r>
        <w:rPr>
          <w:rStyle w:val="Strong"/>
          <w:b w:val="0"/>
          <w:bCs/>
        </w:rPr>
        <w:t>согласно приложению к постановлению;</w:t>
      </w:r>
    </w:p>
    <w:p w:rsidR="00494E75" w:rsidRPr="00A075BE" w:rsidRDefault="00494E75" w:rsidP="00A075BE">
      <w:pPr>
        <w:pStyle w:val="NormalWeb"/>
        <w:jc w:val="both"/>
      </w:pPr>
      <w:r>
        <w:t>2.  Признать утратившим силу Приложение 1 к постановлениям администрации Лидского сельского поселения:</w:t>
      </w:r>
      <w:r w:rsidRPr="003B7180">
        <w:t xml:space="preserve"> </w:t>
      </w:r>
      <w:r w:rsidRPr="00F47F28">
        <w:rPr>
          <w:bCs/>
        </w:rPr>
        <w:t>от 07.02.2017 № 99</w:t>
      </w:r>
      <w:r>
        <w:rPr>
          <w:bCs/>
        </w:rPr>
        <w:t>,</w:t>
      </w:r>
      <w:r>
        <w:rPr>
          <w:b/>
          <w:bCs/>
        </w:rPr>
        <w:t xml:space="preserve"> </w:t>
      </w:r>
      <w:r w:rsidRPr="00D60E56">
        <w:t xml:space="preserve"> </w:t>
      </w:r>
      <w:r w:rsidRPr="00A075BE">
        <w:rPr>
          <w:bCs/>
        </w:rPr>
        <w:t xml:space="preserve">от </w:t>
      </w:r>
      <w:r w:rsidRPr="00A075BE">
        <w:t>30.03.2018  № 41</w:t>
      </w:r>
      <w:r w:rsidRPr="00A075BE">
        <w:rPr>
          <w:bCs/>
        </w:rPr>
        <w:t xml:space="preserve"> «О создании комиссии по предупреждению и ликвидации чрезвычайных ситуаций и обеспечению пожарной безопасности Лидского сельского поселения» </w:t>
      </w:r>
      <w:r>
        <w:rPr>
          <w:bCs/>
        </w:rPr>
        <w:t>;</w:t>
      </w:r>
    </w:p>
    <w:p w:rsidR="00494E75" w:rsidRPr="00B43A3B" w:rsidRDefault="00494E75" w:rsidP="00B43A3B">
      <w:pPr>
        <w:jc w:val="both"/>
      </w:pPr>
      <w:r>
        <w:t xml:space="preserve"> 3</w:t>
      </w:r>
      <w:r w:rsidRPr="00B43A3B">
        <w:t>.</w:t>
      </w:r>
      <w:r>
        <w:t xml:space="preserve"> </w:t>
      </w:r>
      <w:r w:rsidRPr="00B43A3B">
        <w:t>Настоящее постановление</w:t>
      </w:r>
      <w:r w:rsidRPr="00CA6E84">
        <w:t xml:space="preserve"> </w:t>
      </w:r>
      <w:r w:rsidRPr="001536AA">
        <w:t xml:space="preserve">опубликовать(обнародовать) </w:t>
      </w:r>
      <w:r>
        <w:t xml:space="preserve"> </w:t>
      </w:r>
      <w:r w:rsidRPr="00B43A3B">
        <w:t xml:space="preserve"> на</w:t>
      </w:r>
      <w:r>
        <w:t xml:space="preserve"> официальном сайте </w:t>
      </w:r>
      <w:r w:rsidRPr="00B43A3B">
        <w:t xml:space="preserve"> Лидского сельского поселения и в газете « Новый путь»</w:t>
      </w:r>
      <w:r>
        <w:t>;</w:t>
      </w:r>
      <w:bookmarkStart w:id="0" w:name="_GoBack"/>
      <w:bookmarkEnd w:id="0"/>
    </w:p>
    <w:p w:rsidR="00494E75" w:rsidRPr="00B43A3B" w:rsidRDefault="00494E75" w:rsidP="00B43A3B">
      <w:pPr>
        <w:jc w:val="both"/>
      </w:pPr>
    </w:p>
    <w:p w:rsidR="00494E75" w:rsidRPr="00B43A3B" w:rsidRDefault="00494E75" w:rsidP="00B43A3B">
      <w:pPr>
        <w:jc w:val="both"/>
      </w:pPr>
      <w:r>
        <w:t>4</w:t>
      </w:r>
      <w:r w:rsidRPr="00B43A3B">
        <w:t>.</w:t>
      </w:r>
      <w:r>
        <w:t xml:space="preserve"> </w:t>
      </w:r>
      <w:r w:rsidRPr="00B43A3B">
        <w:t>Постановление вступает в силу на следующий день после его официального опубликования ( обнародования);</w:t>
      </w:r>
    </w:p>
    <w:p w:rsidR="00494E75" w:rsidRPr="00B43A3B" w:rsidRDefault="00494E75" w:rsidP="00B43A3B">
      <w:pPr>
        <w:jc w:val="both"/>
      </w:pPr>
    </w:p>
    <w:p w:rsidR="00494E75" w:rsidRPr="00B43A3B" w:rsidRDefault="00494E75" w:rsidP="00B43A3B"/>
    <w:p w:rsidR="00494E75" w:rsidRPr="008D48FB" w:rsidRDefault="00494E75" w:rsidP="00D60E56">
      <w:pPr>
        <w:pStyle w:val="ConsPlusTitle"/>
        <w:widowControl/>
        <w:jc w:val="both"/>
        <w:rPr>
          <w:b w:val="0"/>
        </w:rPr>
      </w:pPr>
      <w:r>
        <w:rPr>
          <w:b w:val="0"/>
        </w:rPr>
        <w:t>.</w:t>
      </w:r>
      <w:r w:rsidRPr="001536AA">
        <w:rPr>
          <w:b w:val="0"/>
        </w:rPr>
        <w:t xml:space="preserve"> </w:t>
      </w:r>
    </w:p>
    <w:p w:rsidR="00494E75" w:rsidRDefault="00494E75" w:rsidP="009A65D7"/>
    <w:p w:rsidR="00494E75" w:rsidRDefault="00494E75" w:rsidP="00B43A3B"/>
    <w:p w:rsidR="00494E75" w:rsidRDefault="00494E75" w:rsidP="00B43A3B"/>
    <w:p w:rsidR="00494E75" w:rsidRPr="00396A9F" w:rsidRDefault="00494E75" w:rsidP="00B43A3B">
      <w:pPr>
        <w:tabs>
          <w:tab w:val="left" w:pos="6840"/>
        </w:tabs>
        <w:rPr>
          <w:u w:val="single"/>
        </w:rPr>
      </w:pPr>
      <w:r w:rsidRPr="00396A9F">
        <w:rPr>
          <w:u w:val="single"/>
        </w:rPr>
        <w:t>Глава администрации</w:t>
      </w:r>
      <w:r w:rsidRPr="00396A9F">
        <w:rPr>
          <w:u w:val="single"/>
        </w:rPr>
        <w:tab/>
        <w:t>Н.П. Козлова</w:t>
      </w:r>
    </w:p>
    <w:p w:rsidR="00494E75" w:rsidRDefault="00494E75" w:rsidP="00396A9F">
      <w:r>
        <w:t>Разослано: членам комиссии,  сайт ЛСП , газета Новый путь, в дело</w:t>
      </w:r>
    </w:p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Default="00494E75" w:rsidP="003E3520">
      <w:pPr>
        <w:sectPr w:rsidR="00494E75" w:rsidSect="00396A9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94E75" w:rsidRPr="003E3520" w:rsidRDefault="00494E75" w:rsidP="003E3520">
      <w:pPr>
        <w:jc w:val="right"/>
      </w:pPr>
      <w:r w:rsidRPr="003E3520">
        <w:t xml:space="preserve">Приложение 1 </w:t>
      </w:r>
    </w:p>
    <w:p w:rsidR="00494E75" w:rsidRPr="003E3520" w:rsidRDefault="00494E75" w:rsidP="003E3520">
      <w:pPr>
        <w:jc w:val="right"/>
      </w:pPr>
      <w:r w:rsidRPr="003E3520">
        <w:t xml:space="preserve">к постановлению администрации </w:t>
      </w:r>
    </w:p>
    <w:p w:rsidR="00494E75" w:rsidRPr="003E3520" w:rsidRDefault="00494E75" w:rsidP="003E3520">
      <w:pPr>
        <w:jc w:val="right"/>
      </w:pPr>
      <w:r w:rsidRPr="003E3520">
        <w:t xml:space="preserve">                                                                                                                                                                                    Лидского сельского поселения</w:t>
      </w:r>
    </w:p>
    <w:p w:rsidR="00494E75" w:rsidRPr="003E3520" w:rsidRDefault="00494E75" w:rsidP="003E3520">
      <w:pPr>
        <w:jc w:val="right"/>
      </w:pPr>
      <w:r w:rsidRPr="003E3520">
        <w:t xml:space="preserve">                                                                                                                                                                                         от </w:t>
      </w:r>
      <w:r>
        <w:t>03.12.2019</w:t>
      </w:r>
      <w:r w:rsidRPr="003E3520">
        <w:t xml:space="preserve">  № </w:t>
      </w:r>
      <w:r>
        <w:t>156</w:t>
      </w:r>
    </w:p>
    <w:p w:rsidR="00494E75" w:rsidRPr="003E3520" w:rsidRDefault="00494E75" w:rsidP="003E3520">
      <w:r w:rsidRPr="003E3520">
        <w:rPr>
          <w:b/>
          <w:i/>
        </w:rPr>
        <w:t xml:space="preserve">                                                                                                                                                        </w:t>
      </w:r>
    </w:p>
    <w:p w:rsidR="00494E75" w:rsidRPr="003E3520" w:rsidRDefault="00494E75" w:rsidP="003E3520">
      <w:pPr>
        <w:jc w:val="center"/>
        <w:rPr>
          <w:b/>
        </w:rPr>
      </w:pPr>
      <w:r w:rsidRPr="003E3520">
        <w:rPr>
          <w:b/>
        </w:rPr>
        <w:t xml:space="preserve">Персональный состав комиссии по предупреждению и ликвидации чрезвычайных ситуаций </w:t>
      </w:r>
    </w:p>
    <w:p w:rsidR="00494E75" w:rsidRPr="003E3520" w:rsidRDefault="00494E75" w:rsidP="003E3520">
      <w:pPr>
        <w:jc w:val="center"/>
        <w:rPr>
          <w:b/>
        </w:rPr>
      </w:pPr>
      <w:r w:rsidRPr="003E3520">
        <w:rPr>
          <w:b/>
        </w:rPr>
        <w:t>и обеспечению пожарной безопасности  Лидского сельского   поселения</w:t>
      </w:r>
    </w:p>
    <w:p w:rsidR="00494E75" w:rsidRPr="003E3520" w:rsidRDefault="00494E75" w:rsidP="003E35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2700"/>
        <w:gridCol w:w="1260"/>
        <w:gridCol w:w="1596"/>
        <w:gridCol w:w="5545"/>
        <w:gridCol w:w="2960"/>
      </w:tblGrid>
      <w:tr w:rsidR="00494E75" w:rsidRPr="003E3520" w:rsidTr="000329BD">
        <w:trPr>
          <w:cantSplit/>
          <w:trHeight w:val="240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№</w:t>
            </w:r>
          </w:p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п/п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 xml:space="preserve">Фамилия, имя, </w:t>
            </w:r>
          </w:p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отчество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Телефоны</w:t>
            </w:r>
          </w:p>
        </w:tc>
        <w:tc>
          <w:tcPr>
            <w:tcW w:w="5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Занимаемая должность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 xml:space="preserve">Адрес и порядок </w:t>
            </w:r>
          </w:p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  <w:sz w:val="22"/>
              </w:rPr>
              <w:t>оповещения</w:t>
            </w:r>
          </w:p>
        </w:tc>
      </w:tr>
      <w:tr w:rsidR="00494E75" w:rsidRPr="003E3520" w:rsidTr="000329BD">
        <w:trPr>
          <w:cantSplit/>
          <w:trHeight w:val="288"/>
        </w:trPr>
        <w:tc>
          <w:tcPr>
            <w:tcW w:w="6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75" w:rsidRPr="003E3520" w:rsidRDefault="00494E75" w:rsidP="003E3520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75" w:rsidRPr="003E3520" w:rsidRDefault="00494E75" w:rsidP="003E3520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</w:rPr>
              <w:t>Рабочий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  <w:rPr>
                <w:b/>
                <w:bCs/>
              </w:rPr>
            </w:pPr>
            <w:r w:rsidRPr="003E3520">
              <w:rPr>
                <w:b/>
                <w:bCs/>
              </w:rPr>
              <w:t>Домашний</w:t>
            </w:r>
          </w:p>
        </w:tc>
        <w:tc>
          <w:tcPr>
            <w:tcW w:w="5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75" w:rsidRPr="003E3520" w:rsidRDefault="00494E75" w:rsidP="003E3520">
            <w:pPr>
              <w:rPr>
                <w:b/>
                <w:bCs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E75" w:rsidRPr="003E3520" w:rsidRDefault="00494E75" w:rsidP="003E3520">
            <w:pPr>
              <w:rPr>
                <w:b/>
                <w:bCs/>
              </w:rPr>
            </w:pPr>
          </w:p>
        </w:tc>
      </w:tr>
    </w:tbl>
    <w:p w:rsidR="00494E75" w:rsidRPr="003E3520" w:rsidRDefault="00494E75" w:rsidP="003E3520">
      <w:pPr>
        <w:jc w:val="center"/>
      </w:pPr>
      <w:r w:rsidRPr="003E3520">
        <w:t xml:space="preserve">     Председатель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694"/>
        <w:gridCol w:w="1059"/>
        <w:gridCol w:w="1776"/>
        <w:gridCol w:w="5528"/>
        <w:gridCol w:w="2977"/>
      </w:tblGrid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>
              <w:t>Козлова</w:t>
            </w:r>
            <w:r w:rsidRPr="003E3520">
              <w:t xml:space="preserve"> Наталья Петровна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56-319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>
              <w:t xml:space="preserve">8 931 278 08 </w:t>
            </w:r>
            <w:r w:rsidRPr="003E3520">
              <w:t>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Глава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п.Заборье, ул. Годовикова д.3</w:t>
            </w:r>
          </w:p>
        </w:tc>
      </w:tr>
    </w:tbl>
    <w:p w:rsidR="00494E75" w:rsidRPr="003E3520" w:rsidRDefault="00494E75" w:rsidP="003E3520">
      <w:pPr>
        <w:jc w:val="center"/>
      </w:pPr>
    </w:p>
    <w:p w:rsidR="00494E75" w:rsidRPr="003E3520" w:rsidRDefault="00494E75" w:rsidP="003E3520">
      <w:pPr>
        <w:jc w:val="center"/>
      </w:pPr>
      <w:r w:rsidRPr="003E3520">
        <w:t xml:space="preserve">                          Заместитель председателя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694"/>
        <w:gridCol w:w="1059"/>
        <w:gridCol w:w="1776"/>
        <w:gridCol w:w="5528"/>
        <w:gridCol w:w="2977"/>
      </w:tblGrid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 xml:space="preserve"> 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Неборонова Елена Николаевна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56-318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>
              <w:t>8 905 281 92 70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 w:rsidRPr="003E3520">
              <w:t xml:space="preserve">Специалист  администрации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 xml:space="preserve">пос. Заборье, </w:t>
            </w:r>
          </w:p>
          <w:p w:rsidR="00494E75" w:rsidRPr="003E3520" w:rsidRDefault="00494E75" w:rsidP="003E3520">
            <w:r w:rsidRPr="003E3520">
              <w:t>ул. Киевская, д.15, кв.1</w:t>
            </w:r>
          </w:p>
        </w:tc>
      </w:tr>
    </w:tbl>
    <w:p w:rsidR="00494E75" w:rsidRPr="003E3520" w:rsidRDefault="00494E75" w:rsidP="003E3520">
      <w:pPr>
        <w:jc w:val="center"/>
      </w:pPr>
      <w:r w:rsidRPr="003E3520">
        <w:t>Секретарь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694"/>
        <w:gridCol w:w="1059"/>
        <w:gridCol w:w="1776"/>
        <w:gridCol w:w="5528"/>
        <w:gridCol w:w="2977"/>
      </w:tblGrid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Левашова Елена Юрьевна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56-318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>
              <w:t>8 921 446 10 93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Специалист  администрации1 категории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Заборье, ул. Московская д.26</w:t>
            </w:r>
          </w:p>
        </w:tc>
      </w:tr>
    </w:tbl>
    <w:p w:rsidR="00494E75" w:rsidRPr="003E3520" w:rsidRDefault="00494E75" w:rsidP="003E3520">
      <w:pPr>
        <w:jc w:val="center"/>
      </w:pPr>
    </w:p>
    <w:p w:rsidR="00494E75" w:rsidRPr="003E3520" w:rsidRDefault="00494E75" w:rsidP="003E3520">
      <w:r w:rsidRPr="003E3520">
        <w:t xml:space="preserve">                                                                                                       Члены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2694"/>
        <w:gridCol w:w="992"/>
        <w:gridCol w:w="1843"/>
        <w:gridCol w:w="5528"/>
        <w:gridCol w:w="2977"/>
      </w:tblGrid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Сахаров Александр Клавдиевич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56-392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 w:rsidRPr="003E3520">
              <w:t>Учитель МКОУ «Заборьевская средняя общеобразовательная школа»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Заборье,</w:t>
            </w:r>
          </w:p>
          <w:p w:rsidR="00494E75" w:rsidRPr="003E3520" w:rsidRDefault="00494E75" w:rsidP="003E3520">
            <w:r w:rsidRPr="003E3520">
              <w:t>ул. Школьная, д.22, кв.4</w:t>
            </w: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>
              <w:t>Голубев Андрей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5-11-10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>
              <w:t xml:space="preserve">Инженер отдельного поста </w:t>
            </w:r>
            <w:r w:rsidRPr="003E3520">
              <w:t xml:space="preserve"> пожарной части  № 118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>
              <w:t>П.Заборье</w:t>
            </w: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Баков Александр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54-273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 w:rsidRPr="003E3520">
              <w:t>Мастер Тихвинского технического узла электросвязи ООО «Петербургская сбытовая компания»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Подборовье</w:t>
            </w: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Козлов Андрей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56-252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56-368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Начальник ПХС-2 типа  п.Заборье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Заборье,</w:t>
            </w:r>
          </w:p>
          <w:p w:rsidR="00494E75" w:rsidRPr="003E3520" w:rsidRDefault="00494E75" w:rsidP="003E3520">
            <w:r w:rsidRPr="003E3520">
              <w:t>ул. Нагорная, д.9</w:t>
            </w: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>
              <w:t>Биринова Татьяна Анатольевна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56-341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56-341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>
              <w:t xml:space="preserve">Фельдшер </w:t>
            </w:r>
            <w:r w:rsidRPr="003E3520">
              <w:t>ГБУЗ ЛО «Бокситогорская МБ. Заборьевская врачебная амбулатория»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Заборье,</w:t>
            </w:r>
          </w:p>
          <w:p w:rsidR="00494E75" w:rsidRPr="003E3520" w:rsidRDefault="00494E75" w:rsidP="003E3520">
            <w:r>
              <w:t>ул. Кооперативная, д.78/2</w:t>
            </w: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 w:rsidRPr="003E3520">
              <w:t>Сунне Дмитрий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51-245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8 905 212 17 66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 w:rsidRPr="003E3520">
              <w:t>Участковый уполномоченный 90 отделения полиции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</w:p>
        </w:tc>
      </w:tr>
      <w:tr w:rsidR="00494E75" w:rsidRPr="003E3520" w:rsidTr="000329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 w:rsidRPr="003E3520"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r>
              <w:t>Рачков Павел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center"/>
            </w:pPr>
            <w:r>
              <w:t>8 921638 22 68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75" w:rsidRPr="003E3520" w:rsidRDefault="00494E75" w:rsidP="003E3520">
            <w:pPr>
              <w:jc w:val="both"/>
            </w:pPr>
            <w:r w:rsidRPr="003E3520">
              <w:t>Начальник ЭЧ</w:t>
            </w:r>
            <w:r>
              <w:t>К-9</w:t>
            </w:r>
            <w:r w:rsidRPr="003E3520">
              <w:t xml:space="preserve"> Волховстроевской дистанции электроснабжения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75" w:rsidRPr="003E3520" w:rsidRDefault="00494E75" w:rsidP="003E3520">
            <w:r w:rsidRPr="003E3520">
              <w:t>пос. Заборье,</w:t>
            </w:r>
          </w:p>
          <w:p w:rsidR="00494E75" w:rsidRPr="003E3520" w:rsidRDefault="00494E75" w:rsidP="003E3520">
            <w:r>
              <w:t>ул. Нагорная</w:t>
            </w:r>
            <w:r w:rsidRPr="003E3520">
              <w:t>, д.</w:t>
            </w:r>
            <w:r>
              <w:t>1</w:t>
            </w:r>
            <w:r w:rsidRPr="003E3520">
              <w:t>3</w:t>
            </w:r>
          </w:p>
        </w:tc>
      </w:tr>
    </w:tbl>
    <w:p w:rsidR="00494E75" w:rsidRPr="003E3520" w:rsidRDefault="00494E75" w:rsidP="00E36EF1">
      <w:pPr>
        <w:sectPr w:rsidR="00494E75" w:rsidRPr="003E3520" w:rsidSect="003047B3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94E75" w:rsidRDefault="00494E75" w:rsidP="003E3520">
      <w:pPr>
        <w:tabs>
          <w:tab w:val="left" w:pos="1080"/>
        </w:tabs>
        <w:sectPr w:rsidR="00494E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Pr="003E3520" w:rsidRDefault="00494E75" w:rsidP="003E3520"/>
    <w:p w:rsidR="00494E75" w:rsidRDefault="00494E75" w:rsidP="003E3520"/>
    <w:p w:rsidR="00494E75" w:rsidRPr="003E3520" w:rsidRDefault="00494E75" w:rsidP="003E3520"/>
    <w:p w:rsidR="00494E75" w:rsidRDefault="00494E75" w:rsidP="003E3520"/>
    <w:p w:rsidR="00494E75" w:rsidRDefault="00494E75" w:rsidP="003E3520">
      <w:pPr>
        <w:tabs>
          <w:tab w:val="left" w:pos="1290"/>
        </w:tabs>
      </w:pPr>
      <w:r>
        <w:tab/>
      </w: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Default="00494E75" w:rsidP="003E3520">
      <w:pPr>
        <w:tabs>
          <w:tab w:val="left" w:pos="1290"/>
        </w:tabs>
      </w:pPr>
    </w:p>
    <w:p w:rsidR="00494E75" w:rsidRPr="003E3520" w:rsidRDefault="00494E75" w:rsidP="003E3520">
      <w:pPr>
        <w:tabs>
          <w:tab w:val="left" w:pos="1290"/>
        </w:tabs>
      </w:pPr>
    </w:p>
    <w:sectPr w:rsidR="00494E75" w:rsidRPr="003E3520" w:rsidSect="003E35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E75" w:rsidRDefault="00494E75" w:rsidP="003E3520">
      <w:r>
        <w:separator/>
      </w:r>
    </w:p>
  </w:endnote>
  <w:endnote w:type="continuationSeparator" w:id="1">
    <w:p w:rsidR="00494E75" w:rsidRDefault="00494E75" w:rsidP="003E3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E75" w:rsidRDefault="00494E75" w:rsidP="003E3520">
      <w:r>
        <w:separator/>
      </w:r>
    </w:p>
  </w:footnote>
  <w:footnote w:type="continuationSeparator" w:id="1">
    <w:p w:rsidR="00494E75" w:rsidRDefault="00494E75" w:rsidP="003E3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46AC5"/>
    <w:multiLevelType w:val="hybridMultilevel"/>
    <w:tmpl w:val="55E23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B950FA"/>
    <w:multiLevelType w:val="hybridMultilevel"/>
    <w:tmpl w:val="DA70A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F92"/>
    <w:rsid w:val="000329BD"/>
    <w:rsid w:val="00034071"/>
    <w:rsid w:val="000C62E2"/>
    <w:rsid w:val="001536AA"/>
    <w:rsid w:val="00296F23"/>
    <w:rsid w:val="002D4F34"/>
    <w:rsid w:val="003047B3"/>
    <w:rsid w:val="00396A9F"/>
    <w:rsid w:val="003B51D7"/>
    <w:rsid w:val="003B7180"/>
    <w:rsid w:val="003E3520"/>
    <w:rsid w:val="00494E75"/>
    <w:rsid w:val="004C2F30"/>
    <w:rsid w:val="00685A17"/>
    <w:rsid w:val="00756F92"/>
    <w:rsid w:val="00780865"/>
    <w:rsid w:val="007B47FF"/>
    <w:rsid w:val="00877F38"/>
    <w:rsid w:val="008D48FB"/>
    <w:rsid w:val="00913060"/>
    <w:rsid w:val="009A4402"/>
    <w:rsid w:val="009A65D7"/>
    <w:rsid w:val="00A075BE"/>
    <w:rsid w:val="00AF672E"/>
    <w:rsid w:val="00B43A3B"/>
    <w:rsid w:val="00C72361"/>
    <w:rsid w:val="00CA6E84"/>
    <w:rsid w:val="00D60E56"/>
    <w:rsid w:val="00D7113E"/>
    <w:rsid w:val="00D96AB1"/>
    <w:rsid w:val="00E36EF1"/>
    <w:rsid w:val="00F47F28"/>
    <w:rsid w:val="00F74970"/>
    <w:rsid w:val="00F854E6"/>
    <w:rsid w:val="00FF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86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780865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sz w:val="16"/>
      <w:szCs w:val="20"/>
    </w:rPr>
  </w:style>
  <w:style w:type="paragraph" w:styleId="NormalWeb">
    <w:name w:val="Normal (Web)"/>
    <w:basedOn w:val="Normal"/>
    <w:uiPriority w:val="99"/>
    <w:rsid w:val="009A65D7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9A65D7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B43A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E352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352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E352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352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0E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5</Pages>
  <Words>621</Words>
  <Characters>3544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2019-11-25T11:21:00Z</dcterms:created>
  <dcterms:modified xsi:type="dcterms:W3CDTF">2019-12-04T05:19:00Z</dcterms:modified>
</cp:coreProperties>
</file>