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10C" w:rsidRDefault="00DD110C" w:rsidP="00ED29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                     </w:t>
      </w:r>
    </w:p>
    <w:p w:rsidR="00DD110C" w:rsidRDefault="00DD110C" w:rsidP="00ED29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 сельского  поселения</w:t>
      </w:r>
    </w:p>
    <w:p w:rsidR="00DD110C" w:rsidRDefault="00DD110C" w:rsidP="00ED29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муниципального района Ленинградской области</w:t>
      </w:r>
    </w:p>
    <w:p w:rsidR="00DD110C" w:rsidRDefault="00DD110C" w:rsidP="00ED2968">
      <w:pPr>
        <w:jc w:val="center"/>
        <w:rPr>
          <w:b/>
          <w:sz w:val="28"/>
          <w:szCs w:val="28"/>
        </w:rPr>
      </w:pPr>
    </w:p>
    <w:p w:rsidR="00DD110C" w:rsidRDefault="00DD110C" w:rsidP="00ED29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П О С Т А Н О В Л Е Н И Е</w:t>
      </w:r>
    </w:p>
    <w:p w:rsidR="00DD110C" w:rsidRDefault="00DD110C" w:rsidP="00ED2968">
      <w:pPr>
        <w:jc w:val="center"/>
        <w:rPr>
          <w:b/>
          <w:sz w:val="32"/>
          <w:szCs w:val="32"/>
        </w:rPr>
      </w:pPr>
    </w:p>
    <w:p w:rsidR="00DD110C" w:rsidRDefault="00DD110C" w:rsidP="00ED2968">
      <w:r>
        <w:t xml:space="preserve"> </w:t>
      </w:r>
      <w:r>
        <w:rPr>
          <w:u w:val="single"/>
        </w:rPr>
        <w:t xml:space="preserve"> 17 апреля 2019  года</w:t>
      </w:r>
      <w:r>
        <w:t xml:space="preserve">                                                                                                   </w:t>
      </w:r>
      <w:r>
        <w:rPr>
          <w:u w:val="single"/>
        </w:rPr>
        <w:t xml:space="preserve">№  67  </w:t>
      </w:r>
      <w:r>
        <w:t xml:space="preserve"> </w:t>
      </w:r>
    </w:p>
    <w:p w:rsidR="00DD110C" w:rsidRDefault="00DD110C" w:rsidP="00ED2968"/>
    <w:p w:rsidR="00DD110C" w:rsidRDefault="00DD110C" w:rsidP="00ED2968">
      <w:pPr>
        <w:jc w:val="center"/>
      </w:pPr>
      <w:r>
        <w:t>пос.Заборье</w:t>
      </w:r>
    </w:p>
    <w:p w:rsidR="00DD110C" w:rsidRDefault="00DD110C" w:rsidP="00ED2968">
      <w:pPr>
        <w:jc w:val="center"/>
        <w:rPr>
          <w:b/>
          <w:sz w:val="28"/>
          <w:szCs w:val="28"/>
        </w:rPr>
      </w:pPr>
    </w:p>
    <w:p w:rsidR="00DD110C" w:rsidRDefault="00DD110C" w:rsidP="00ED2968">
      <w:pPr>
        <w:jc w:val="center"/>
        <w:rPr>
          <w:b/>
        </w:rPr>
      </w:pPr>
      <w:r>
        <w:rPr>
          <w:b/>
        </w:rPr>
        <w:t xml:space="preserve">О запрете </w:t>
      </w:r>
      <w:r>
        <w:rPr>
          <w:rStyle w:val="Strong"/>
        </w:rPr>
        <w:t xml:space="preserve">несанкционированного неконтролируемого проведения палов сухой травы на территории </w:t>
      </w:r>
      <w:r>
        <w:rPr>
          <w:b/>
        </w:rPr>
        <w:t xml:space="preserve">Лидского сельского поселения </w:t>
      </w:r>
    </w:p>
    <w:p w:rsidR="00DD110C" w:rsidRDefault="00DD110C" w:rsidP="00ED2968">
      <w:pPr>
        <w:jc w:val="center"/>
        <w:rPr>
          <w:b/>
        </w:rPr>
      </w:pPr>
    </w:p>
    <w:p w:rsidR="00DD110C" w:rsidRDefault="00DD110C" w:rsidP="00ED2968">
      <w:pPr>
        <w:ind w:firstLine="708"/>
        <w:jc w:val="both"/>
      </w:pPr>
      <w:r>
        <w:t>На основании Федерального закона от 06 октября 2003 года № 131-ФЗ «Об общих принципах организации местного самоуправления Российской Федерации» и Федерального закона от 21 де</w:t>
      </w:r>
      <w:bookmarkStart w:id="0" w:name="_GoBack"/>
      <w:bookmarkEnd w:id="0"/>
      <w:r>
        <w:t>кабря 1994 года № 69-ФЗ</w:t>
      </w:r>
      <w:r w:rsidRPr="008B778D">
        <w:rPr>
          <w:rStyle w:val="Strong"/>
        </w:rPr>
        <w:t xml:space="preserve"> </w:t>
      </w:r>
      <w:r>
        <w:rPr>
          <w:rStyle w:val="blk"/>
        </w:rPr>
        <w:t>(в ред.  от 28.05.2017 N 100-ФЗ)</w:t>
      </w:r>
      <w:r>
        <w:t xml:space="preserve"> «О пожарной безопасности», в целях обеспечения пожарной безопасности населенных пунктов Лидского сельского поселения Бокситогорского муниципального района Ленинградской области в пожароопасный период 2019 года,</w:t>
      </w:r>
    </w:p>
    <w:p w:rsidR="00DD110C" w:rsidRDefault="00DD110C" w:rsidP="00ED2968">
      <w:pPr>
        <w:ind w:firstLine="708"/>
        <w:jc w:val="both"/>
      </w:pPr>
    </w:p>
    <w:p w:rsidR="00DD110C" w:rsidRDefault="00DD110C" w:rsidP="00ED2968">
      <w:pPr>
        <w:ind w:firstLine="708"/>
        <w:jc w:val="both"/>
        <w:rPr>
          <w:b/>
        </w:rPr>
      </w:pPr>
      <w:r>
        <w:rPr>
          <w:b/>
        </w:rPr>
        <w:t>ПОСТАНОВЛЯЮ:</w:t>
      </w:r>
    </w:p>
    <w:p w:rsidR="00DD110C" w:rsidRDefault="00DD110C" w:rsidP="00ED2968">
      <w:pPr>
        <w:ind w:firstLine="708"/>
        <w:jc w:val="both"/>
      </w:pPr>
    </w:p>
    <w:p w:rsidR="00DD110C" w:rsidRDefault="00DD110C" w:rsidP="001C1611">
      <w:pPr>
        <w:jc w:val="both"/>
      </w:pPr>
      <w:r>
        <w:t>1. Запретить несанкционированное неконтролируемое проведение палов сухой травы на территории</w:t>
      </w:r>
      <w:r w:rsidRPr="008B778D">
        <w:t xml:space="preserve"> </w:t>
      </w:r>
      <w:r>
        <w:t xml:space="preserve"> Лидского сельского поселения. </w:t>
      </w:r>
    </w:p>
    <w:p w:rsidR="00DD110C" w:rsidRDefault="00DD110C" w:rsidP="00ED2968">
      <w:pPr>
        <w:ind w:firstLine="708"/>
        <w:jc w:val="both"/>
      </w:pPr>
    </w:p>
    <w:p w:rsidR="00DD110C" w:rsidRDefault="00DD110C" w:rsidP="001C1611">
      <w:pPr>
        <w:jc w:val="both"/>
      </w:pPr>
      <w:r>
        <w:t xml:space="preserve"> 2. Рекомендовать руководителям предприятий, организаций и учреждений Лидского сельского поселения:</w:t>
      </w:r>
    </w:p>
    <w:p w:rsidR="00DD110C" w:rsidRDefault="00DD110C" w:rsidP="00ED2968">
      <w:pPr>
        <w:ind w:firstLine="708"/>
        <w:jc w:val="both"/>
      </w:pPr>
    </w:p>
    <w:p w:rsidR="00DD110C" w:rsidRDefault="00DD110C" w:rsidP="00ED2968">
      <w:pPr>
        <w:ind w:firstLine="708"/>
        <w:jc w:val="both"/>
      </w:pPr>
      <w:r>
        <w:t>2.1. Провести разъяснительную работу среди подчиненных о мерах пожарной безопасности и действиях в случае пожара;</w:t>
      </w:r>
    </w:p>
    <w:p w:rsidR="00DD110C" w:rsidRDefault="00DD110C" w:rsidP="00ED2968">
      <w:pPr>
        <w:ind w:firstLine="708"/>
        <w:jc w:val="both"/>
      </w:pPr>
    </w:p>
    <w:p w:rsidR="00DD110C" w:rsidRDefault="00DD110C" w:rsidP="00ED2968">
      <w:pPr>
        <w:ind w:firstLine="708"/>
        <w:jc w:val="both"/>
      </w:pPr>
      <w:r>
        <w:t>2.2.  Не допускать сжигание сухой травы, мусора;</w:t>
      </w:r>
    </w:p>
    <w:p w:rsidR="00DD110C" w:rsidRDefault="00DD110C" w:rsidP="00ED2968">
      <w:pPr>
        <w:ind w:firstLine="708"/>
        <w:jc w:val="both"/>
      </w:pPr>
    </w:p>
    <w:p w:rsidR="00DD110C" w:rsidRDefault="00DD110C" w:rsidP="00ED2968">
      <w:pPr>
        <w:ind w:firstLine="708"/>
        <w:jc w:val="both"/>
      </w:pPr>
      <w:r>
        <w:t>2.3.  В случае обнаружения очагов возгорания сухой растительности, немедленно сообщать:</w:t>
      </w:r>
    </w:p>
    <w:p w:rsidR="00DD110C" w:rsidRDefault="00DD110C" w:rsidP="00ED2968">
      <w:pPr>
        <w:ind w:firstLine="708"/>
        <w:jc w:val="both"/>
      </w:pPr>
      <w:r>
        <w:t>-  по телефону 2-12-69 в единую дежурно-диспетчерскую службу Бокситогорского муниципального района;</w:t>
      </w:r>
    </w:p>
    <w:p w:rsidR="00DD110C" w:rsidRDefault="00DD110C" w:rsidP="00ED2968">
      <w:pPr>
        <w:ind w:firstLine="708"/>
        <w:jc w:val="both"/>
      </w:pPr>
    </w:p>
    <w:p w:rsidR="00DD110C" w:rsidRDefault="00DD110C" w:rsidP="00ED2968">
      <w:pPr>
        <w:ind w:firstLine="708"/>
        <w:jc w:val="both"/>
      </w:pPr>
      <w:r>
        <w:t>-  по телефону 56-319; 56-318  в администрацию Лидского сельского поселения.</w:t>
      </w:r>
    </w:p>
    <w:p w:rsidR="00DD110C" w:rsidRDefault="00DD110C" w:rsidP="008B778D">
      <w:pPr>
        <w:pStyle w:val="NormalWeb"/>
        <w:jc w:val="both"/>
      </w:pPr>
      <w:r>
        <w:t>3. Постановление опубликовать (обнародовать) в газете «Новый путь», на официальном сайте Лидского сельского поселения.</w:t>
      </w:r>
    </w:p>
    <w:p w:rsidR="00DD110C" w:rsidRDefault="00DD110C" w:rsidP="008B778D">
      <w:pPr>
        <w:pStyle w:val="NormalWeb"/>
        <w:jc w:val="both"/>
      </w:pPr>
      <w:r>
        <w:t>4. Настоящее постановление вступает в силу со дня его официального опубликования.</w:t>
      </w:r>
    </w:p>
    <w:p w:rsidR="00DD110C" w:rsidRDefault="00DD110C" w:rsidP="00ED2968">
      <w:pPr>
        <w:jc w:val="both"/>
      </w:pPr>
    </w:p>
    <w:p w:rsidR="00DD110C" w:rsidRDefault="00DD110C" w:rsidP="00ED2968">
      <w:pPr>
        <w:jc w:val="both"/>
      </w:pPr>
    </w:p>
    <w:p w:rsidR="00DD110C" w:rsidRDefault="00DD110C" w:rsidP="00ED2968">
      <w:pPr>
        <w:jc w:val="both"/>
        <w:rPr>
          <w:u w:val="single"/>
        </w:rPr>
      </w:pPr>
      <w:r>
        <w:rPr>
          <w:u w:val="single"/>
        </w:rPr>
        <w:t xml:space="preserve"> Глава администрации                                                                                   Н.П. Шкатуленкова</w:t>
      </w:r>
    </w:p>
    <w:p w:rsidR="00DD110C" w:rsidRDefault="00DD110C" w:rsidP="00ED2968">
      <w:pPr>
        <w:jc w:val="both"/>
      </w:pPr>
      <w:r>
        <w:t>Разослано: регистр МНПА, прокуратуру, отдел по ГО и ЧС, ГУ МЧС, редакции газеты «Новый путь», руководителям  учреждений,  в дело</w:t>
      </w:r>
    </w:p>
    <w:p w:rsidR="00DD110C" w:rsidRDefault="00DD110C"/>
    <w:sectPr w:rsidR="00DD110C" w:rsidSect="00331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D35"/>
    <w:rsid w:val="000258BE"/>
    <w:rsid w:val="00121DEC"/>
    <w:rsid w:val="001C1611"/>
    <w:rsid w:val="00331B0A"/>
    <w:rsid w:val="004D4628"/>
    <w:rsid w:val="00572735"/>
    <w:rsid w:val="00613109"/>
    <w:rsid w:val="008A5D00"/>
    <w:rsid w:val="008B778D"/>
    <w:rsid w:val="00CF2D35"/>
    <w:rsid w:val="00D35455"/>
    <w:rsid w:val="00DD110C"/>
    <w:rsid w:val="00ED2968"/>
    <w:rsid w:val="00F5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96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5430F"/>
    <w:rPr>
      <w:rFonts w:cs="Times New Roman"/>
      <w:b/>
      <w:bCs/>
    </w:rPr>
  </w:style>
  <w:style w:type="character" w:customStyle="1" w:styleId="blk">
    <w:name w:val="blk"/>
    <w:basedOn w:val="DefaultParagraphFont"/>
    <w:uiPriority w:val="99"/>
    <w:rsid w:val="008B778D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8B778D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8B778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33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298</Words>
  <Characters>1700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2019-03-06T08:14:00Z</dcterms:created>
  <dcterms:modified xsi:type="dcterms:W3CDTF">2019-04-18T07:48:00Z</dcterms:modified>
</cp:coreProperties>
</file>