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7D" w:rsidRDefault="00C4557D" w:rsidP="00DC74CF">
      <w:pPr>
        <w:pStyle w:val="Subtitl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bookmarkStart w:id="0" w:name="_GoBack"/>
      <w:bookmarkEnd w:id="0"/>
      <w:r>
        <w:rPr>
          <w:bCs/>
          <w:sz w:val="28"/>
          <w:szCs w:val="28"/>
        </w:rPr>
        <w:t xml:space="preserve">Администрация                                  </w:t>
      </w:r>
    </w:p>
    <w:p w:rsidR="00C4557D" w:rsidRDefault="00C4557D" w:rsidP="00DC74CF">
      <w:pPr>
        <w:pStyle w:val="Subtitle"/>
        <w:rPr>
          <w:bCs/>
          <w:sz w:val="28"/>
          <w:szCs w:val="28"/>
        </w:rPr>
      </w:pPr>
      <w:r>
        <w:rPr>
          <w:bCs/>
          <w:sz w:val="28"/>
          <w:szCs w:val="28"/>
        </w:rPr>
        <w:t>Лидского сельского поселения</w:t>
      </w:r>
    </w:p>
    <w:p w:rsidR="00C4557D" w:rsidRDefault="00C4557D" w:rsidP="00DC74C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Бокситогорского муниципального района Ленинградской области </w:t>
      </w:r>
    </w:p>
    <w:p w:rsidR="00C4557D" w:rsidRDefault="00C4557D" w:rsidP="00DC74CF">
      <w:pPr>
        <w:pStyle w:val="Heading1"/>
        <w:jc w:val="center"/>
        <w:rPr>
          <w:b/>
          <w:sz w:val="28"/>
          <w:szCs w:val="28"/>
        </w:rPr>
      </w:pPr>
    </w:p>
    <w:p w:rsidR="00C4557D" w:rsidRDefault="00C4557D" w:rsidP="00DC74C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C4557D" w:rsidRDefault="00C4557D" w:rsidP="00DC74CF">
      <w:pPr>
        <w:pStyle w:val="Heading1"/>
        <w:rPr>
          <w:sz w:val="28"/>
          <w:szCs w:val="28"/>
        </w:rPr>
      </w:pPr>
    </w:p>
    <w:p w:rsidR="00C4557D" w:rsidRDefault="00C4557D" w:rsidP="00DC74CF">
      <w:pPr>
        <w:rPr>
          <w:sz w:val="28"/>
          <w:szCs w:val="28"/>
        </w:rPr>
      </w:pPr>
    </w:p>
    <w:p w:rsidR="00C4557D" w:rsidRDefault="00C4557D" w:rsidP="00DC74CF">
      <w:pPr>
        <w:rPr>
          <w:sz w:val="28"/>
          <w:szCs w:val="28"/>
        </w:rPr>
      </w:pPr>
      <w:r>
        <w:rPr>
          <w:sz w:val="28"/>
          <w:szCs w:val="28"/>
        </w:rPr>
        <w:t xml:space="preserve">  11 января 2019г.                                                                                     № 07</w:t>
      </w:r>
    </w:p>
    <w:p w:rsidR="00C4557D" w:rsidRDefault="00C4557D" w:rsidP="00DC74CF">
      <w:pPr>
        <w:tabs>
          <w:tab w:val="left" w:pos="6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ab/>
      </w:r>
    </w:p>
    <w:p w:rsidR="00C4557D" w:rsidRDefault="00C4557D" w:rsidP="00DC74C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Заборье</w:t>
      </w:r>
    </w:p>
    <w:p w:rsidR="00C4557D" w:rsidRDefault="00C4557D" w:rsidP="00DC74CF">
      <w:pPr>
        <w:rPr>
          <w:sz w:val="28"/>
          <w:szCs w:val="28"/>
        </w:rPr>
      </w:pPr>
    </w:p>
    <w:p w:rsidR="00C4557D" w:rsidRDefault="00C4557D" w:rsidP="00DC74CF">
      <w:pPr>
        <w:rPr>
          <w:sz w:val="28"/>
          <w:szCs w:val="28"/>
        </w:rPr>
      </w:pPr>
    </w:p>
    <w:p w:rsidR="00C4557D" w:rsidRDefault="00C4557D" w:rsidP="00DC74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постановления   </w:t>
      </w:r>
    </w:p>
    <w:p w:rsidR="00C4557D" w:rsidRDefault="00C4557D" w:rsidP="00DC74CF">
      <w:pPr>
        <w:jc w:val="center"/>
        <w:rPr>
          <w:b/>
          <w:sz w:val="28"/>
          <w:szCs w:val="28"/>
        </w:rPr>
      </w:pPr>
    </w:p>
    <w:p w:rsidR="00C4557D" w:rsidRDefault="00C4557D" w:rsidP="00DC74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В связи с устойчивым формированием ледового покрытия водных объектов, расположенных на территории Лидского сельского поселения, постановляю:</w:t>
      </w:r>
    </w:p>
    <w:p w:rsidR="00C4557D" w:rsidRDefault="00C4557D" w:rsidP="00DC74CF">
      <w:pPr>
        <w:jc w:val="both"/>
        <w:rPr>
          <w:sz w:val="28"/>
          <w:szCs w:val="28"/>
        </w:rPr>
      </w:pPr>
    </w:p>
    <w:p w:rsidR="00C4557D" w:rsidRDefault="00C4557D" w:rsidP="00DC7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Отменить постановление администрации Лидского сельского поселения  от 20 ноября 2018 года № 198 «О временном запрете выхода (выезда) граждан на ледовое покрытие водных объектов» </w:t>
      </w:r>
    </w:p>
    <w:p w:rsidR="00C4557D" w:rsidRDefault="00C4557D" w:rsidP="00DC74CF">
      <w:pPr>
        <w:jc w:val="both"/>
        <w:rPr>
          <w:sz w:val="28"/>
          <w:szCs w:val="28"/>
        </w:rPr>
      </w:pPr>
    </w:p>
    <w:p w:rsidR="00C4557D" w:rsidRDefault="00C4557D" w:rsidP="00DC74C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опубликовать (обнародовать) на официальном сайте Лидского сельского поселения и в газете «Новый путь».</w:t>
      </w:r>
    </w:p>
    <w:p w:rsidR="00C4557D" w:rsidRDefault="00C4557D" w:rsidP="00DC74CF">
      <w:pPr>
        <w:ind w:firstLine="540"/>
        <w:jc w:val="both"/>
        <w:rPr>
          <w:sz w:val="28"/>
          <w:szCs w:val="28"/>
        </w:rPr>
      </w:pPr>
    </w:p>
    <w:p w:rsidR="00C4557D" w:rsidRDefault="00C4557D" w:rsidP="00DC74C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постановление вступает в силу на следующий день после официального опубликования.</w:t>
      </w:r>
    </w:p>
    <w:p w:rsidR="00C4557D" w:rsidRDefault="00C4557D" w:rsidP="00DC74CF">
      <w:pPr>
        <w:ind w:firstLine="540"/>
        <w:jc w:val="both"/>
        <w:rPr>
          <w:sz w:val="28"/>
          <w:szCs w:val="28"/>
        </w:rPr>
      </w:pPr>
    </w:p>
    <w:p w:rsidR="00C4557D" w:rsidRDefault="00C4557D" w:rsidP="00DC74CF">
      <w:pPr>
        <w:ind w:firstLine="540"/>
        <w:jc w:val="both"/>
        <w:rPr>
          <w:sz w:val="28"/>
          <w:szCs w:val="28"/>
        </w:rPr>
      </w:pPr>
    </w:p>
    <w:p w:rsidR="00C4557D" w:rsidRDefault="00C4557D" w:rsidP="00DC74CF">
      <w:pPr>
        <w:ind w:firstLine="540"/>
        <w:jc w:val="both"/>
        <w:rPr>
          <w:sz w:val="28"/>
          <w:szCs w:val="28"/>
        </w:rPr>
      </w:pPr>
    </w:p>
    <w:p w:rsidR="00C4557D" w:rsidRDefault="00C4557D" w:rsidP="00DC74CF">
      <w:pPr>
        <w:jc w:val="both"/>
        <w:rPr>
          <w:sz w:val="28"/>
          <w:szCs w:val="28"/>
        </w:rPr>
      </w:pPr>
    </w:p>
    <w:p w:rsidR="00C4557D" w:rsidRDefault="00C4557D" w:rsidP="00DC74CF">
      <w:pPr>
        <w:ind w:left="180" w:right="56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Н.П. Шкатуленкова                          ____________________________________________________________</w:t>
      </w:r>
    </w:p>
    <w:p w:rsidR="00C4557D" w:rsidRDefault="00C4557D" w:rsidP="00DC74CF">
      <w:pPr>
        <w:jc w:val="both"/>
        <w:rPr>
          <w:sz w:val="28"/>
          <w:szCs w:val="28"/>
        </w:rPr>
      </w:pPr>
      <w:r>
        <w:rPr>
          <w:sz w:val="28"/>
          <w:szCs w:val="28"/>
        </w:rPr>
        <w:t>Разослано :редакция газеты «Новый путь», ГИМС, в прокуратуру, регистр МНПА,  в дело, на сайт</w:t>
      </w:r>
    </w:p>
    <w:p w:rsidR="00C4557D" w:rsidRDefault="00C4557D" w:rsidP="00DC74CF">
      <w:pPr>
        <w:jc w:val="both"/>
        <w:rPr>
          <w:sz w:val="28"/>
          <w:szCs w:val="28"/>
        </w:rPr>
      </w:pPr>
    </w:p>
    <w:p w:rsidR="00C4557D" w:rsidRDefault="00C4557D"/>
    <w:sectPr w:rsidR="00C4557D" w:rsidSect="00FB5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57D" w:rsidRDefault="00C4557D" w:rsidP="003E51A4">
      <w:r>
        <w:separator/>
      </w:r>
    </w:p>
  </w:endnote>
  <w:endnote w:type="continuationSeparator" w:id="1">
    <w:p w:rsidR="00C4557D" w:rsidRDefault="00C4557D" w:rsidP="003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57D" w:rsidRDefault="00C4557D" w:rsidP="003E51A4">
      <w:r>
        <w:separator/>
      </w:r>
    </w:p>
  </w:footnote>
  <w:footnote w:type="continuationSeparator" w:id="1">
    <w:p w:rsidR="00C4557D" w:rsidRDefault="00C4557D" w:rsidP="003E51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7BF0"/>
    <w:rsid w:val="000D459F"/>
    <w:rsid w:val="002F7BF0"/>
    <w:rsid w:val="003E51A4"/>
    <w:rsid w:val="004C5315"/>
    <w:rsid w:val="00567524"/>
    <w:rsid w:val="00AD52A2"/>
    <w:rsid w:val="00C4557D"/>
    <w:rsid w:val="00DC74CF"/>
    <w:rsid w:val="00FB5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4C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74CF"/>
    <w:pPr>
      <w:keepNext/>
      <w:outlineLvl w:val="0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74CF"/>
    <w:rPr>
      <w:rFonts w:ascii="Times New Roman" w:hAnsi="Times New Roman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C74CF"/>
    <w:pPr>
      <w:jc w:val="center"/>
    </w:pPr>
    <w:rPr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C74CF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E51A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1A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E51A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51A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675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49F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175</Words>
  <Characters>1002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2019-01-11T06:25:00Z</cp:lastPrinted>
  <dcterms:created xsi:type="dcterms:W3CDTF">2019-01-11T06:05:00Z</dcterms:created>
  <dcterms:modified xsi:type="dcterms:W3CDTF">2019-01-11T06:26:00Z</dcterms:modified>
</cp:coreProperties>
</file>