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186" w:rsidRPr="009D7CA5" w:rsidRDefault="00296186" w:rsidP="009D7CA5">
      <w:pPr>
        <w:ind w:left="1876" w:firstLine="1004"/>
        <w:outlineLvl w:val="0"/>
        <w:rPr>
          <w:b/>
          <w:sz w:val="20"/>
          <w:szCs w:val="20"/>
        </w:rPr>
      </w:pPr>
      <w:r w:rsidRPr="009D7CA5">
        <w:rPr>
          <w:sz w:val="20"/>
          <w:szCs w:val="20"/>
        </w:rPr>
        <w:t xml:space="preserve">               </w:t>
      </w:r>
      <w:r w:rsidRPr="009D7CA5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               </w:t>
      </w:r>
    </w:p>
    <w:p w:rsidR="00296186" w:rsidRPr="009D7CA5" w:rsidRDefault="00296186" w:rsidP="009D7CA5">
      <w:pPr>
        <w:ind w:left="-284"/>
        <w:jc w:val="center"/>
        <w:outlineLvl w:val="0"/>
        <w:rPr>
          <w:b/>
          <w:sz w:val="28"/>
          <w:szCs w:val="28"/>
        </w:rPr>
      </w:pPr>
      <w:r w:rsidRPr="009D7CA5">
        <w:rPr>
          <w:b/>
          <w:sz w:val="28"/>
          <w:szCs w:val="28"/>
        </w:rPr>
        <w:t>Лидского сельского поселения</w:t>
      </w:r>
    </w:p>
    <w:p w:rsidR="00296186" w:rsidRPr="009D7CA5" w:rsidRDefault="00296186" w:rsidP="009D7CA5">
      <w:pPr>
        <w:ind w:left="-284"/>
        <w:outlineLvl w:val="0"/>
        <w:rPr>
          <w:b/>
          <w:sz w:val="20"/>
          <w:szCs w:val="20"/>
        </w:rPr>
      </w:pPr>
      <w:r w:rsidRPr="009D7CA5">
        <w:rPr>
          <w:b/>
          <w:sz w:val="28"/>
          <w:szCs w:val="28"/>
        </w:rPr>
        <w:t xml:space="preserve">         Бокситогорского муниципального района</w:t>
      </w:r>
      <w:r w:rsidRPr="009D7CA5">
        <w:rPr>
          <w:b/>
          <w:sz w:val="20"/>
          <w:szCs w:val="20"/>
        </w:rPr>
        <w:t xml:space="preserve">  </w:t>
      </w:r>
      <w:r w:rsidRPr="009D7CA5">
        <w:rPr>
          <w:b/>
          <w:sz w:val="28"/>
          <w:szCs w:val="28"/>
        </w:rPr>
        <w:t>Ленинградской области</w:t>
      </w:r>
    </w:p>
    <w:p w:rsidR="00296186" w:rsidRPr="009D7CA5" w:rsidRDefault="00296186" w:rsidP="009D7CA5">
      <w:pPr>
        <w:jc w:val="center"/>
        <w:outlineLvl w:val="0"/>
        <w:rPr>
          <w:b/>
          <w:sz w:val="20"/>
          <w:szCs w:val="20"/>
        </w:rPr>
      </w:pPr>
    </w:p>
    <w:p w:rsidR="00296186" w:rsidRPr="009D7CA5" w:rsidRDefault="00296186" w:rsidP="009D7CA5">
      <w:pPr>
        <w:jc w:val="center"/>
        <w:outlineLvl w:val="0"/>
        <w:rPr>
          <w:sz w:val="20"/>
          <w:szCs w:val="20"/>
        </w:rPr>
      </w:pPr>
      <w:r w:rsidRPr="009D7CA5">
        <w:rPr>
          <w:sz w:val="20"/>
          <w:szCs w:val="20"/>
        </w:rPr>
        <w:t xml:space="preserve">                                                  </w:t>
      </w:r>
    </w:p>
    <w:p w:rsidR="00296186" w:rsidRPr="009D7CA5" w:rsidRDefault="00296186" w:rsidP="009D7CA5">
      <w:pPr>
        <w:jc w:val="center"/>
        <w:outlineLvl w:val="0"/>
        <w:rPr>
          <w:b/>
          <w:sz w:val="32"/>
          <w:szCs w:val="32"/>
        </w:rPr>
      </w:pPr>
      <w:r w:rsidRPr="009D7CA5">
        <w:rPr>
          <w:b/>
          <w:sz w:val="32"/>
          <w:szCs w:val="32"/>
        </w:rPr>
        <w:t>П О С Т А Н О В Л Е Н И Е</w:t>
      </w:r>
    </w:p>
    <w:p w:rsidR="00296186" w:rsidRPr="009D7CA5" w:rsidRDefault="00296186" w:rsidP="009D7CA5">
      <w:pPr>
        <w:jc w:val="center"/>
        <w:rPr>
          <w:b/>
          <w:sz w:val="32"/>
          <w:szCs w:val="32"/>
        </w:rPr>
      </w:pPr>
    </w:p>
    <w:p w:rsidR="00296186" w:rsidRPr="009D7CA5" w:rsidRDefault="00296186" w:rsidP="009D7CA5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19 августа </w:t>
      </w:r>
      <w:r w:rsidRPr="009D7CA5">
        <w:rPr>
          <w:sz w:val="28"/>
          <w:szCs w:val="28"/>
          <w:u w:val="single"/>
        </w:rPr>
        <w:t>2019 года</w:t>
      </w:r>
      <w:r w:rsidRPr="009D7CA5">
        <w:rPr>
          <w:sz w:val="28"/>
          <w:szCs w:val="28"/>
        </w:rPr>
        <w:t xml:space="preserve">                    п. Заборье                                            </w:t>
      </w:r>
      <w:r w:rsidRPr="009D7CA5">
        <w:rPr>
          <w:sz w:val="28"/>
          <w:szCs w:val="28"/>
          <w:u w:val="single"/>
        </w:rPr>
        <w:t>№</w:t>
      </w:r>
      <w:r>
        <w:rPr>
          <w:sz w:val="28"/>
          <w:szCs w:val="28"/>
          <w:u w:val="single"/>
        </w:rPr>
        <w:t xml:space="preserve"> 116</w:t>
      </w:r>
    </w:p>
    <w:p w:rsidR="00296186" w:rsidRPr="009D7CA5" w:rsidRDefault="00296186" w:rsidP="009D7CA5">
      <w:pPr>
        <w:rPr>
          <w:sz w:val="28"/>
          <w:szCs w:val="28"/>
        </w:rPr>
      </w:pPr>
    </w:p>
    <w:p w:rsidR="00296186" w:rsidRDefault="00296186" w:rsidP="009D7CA5">
      <w:pPr>
        <w:pStyle w:val="NormalWeb"/>
        <w:jc w:val="center"/>
      </w:pPr>
      <w:r>
        <w:rPr>
          <w:rStyle w:val="Strong"/>
          <w:bCs/>
        </w:rPr>
        <w:t xml:space="preserve">О внесении изменений в постановление администрации Лидского сельского поселения Бокситогорского муниципального района от 12.12.2017 № 229 «О создании </w:t>
      </w:r>
      <w:r w:rsidRPr="009D7CA5">
        <w:rPr>
          <w:b/>
        </w:rPr>
        <w:t>Общественной</w:t>
      </w:r>
      <w:r>
        <w:rPr>
          <w:rStyle w:val="Strong"/>
          <w:bCs/>
        </w:rPr>
        <w:t xml:space="preserve"> комиссии »</w:t>
      </w:r>
    </w:p>
    <w:p w:rsidR="00296186" w:rsidRDefault="00296186" w:rsidP="009D7CA5">
      <w:pPr>
        <w:pStyle w:val="NormalWeb"/>
        <w:jc w:val="both"/>
      </w:pPr>
      <w:r>
        <w:br/>
        <w:t xml:space="preserve">       В связи  с приведением  в соответствие  муниципального правового акта</w:t>
      </w:r>
    </w:p>
    <w:p w:rsidR="00296186" w:rsidRDefault="00296186" w:rsidP="009D7CA5">
      <w:pPr>
        <w:pStyle w:val="NormalWeb"/>
        <w:jc w:val="both"/>
      </w:pPr>
      <w:r>
        <w:br/>
        <w:t>ПОСТАНОВЛЯЮ:</w:t>
      </w:r>
    </w:p>
    <w:p w:rsidR="00296186" w:rsidRDefault="00296186" w:rsidP="009D7CA5">
      <w:pPr>
        <w:pStyle w:val="NormalWeb"/>
        <w:jc w:val="both"/>
      </w:pPr>
      <w:r>
        <w:t>1. Утвердить новый состав  Общественной комиссии Лидского сельского поселения Бокситогорского муниципального района Ленинградской области (Приложение 1).</w:t>
      </w:r>
    </w:p>
    <w:p w:rsidR="00296186" w:rsidRDefault="00296186" w:rsidP="009D7CA5">
      <w:pPr>
        <w:jc w:val="both"/>
      </w:pPr>
      <w:r>
        <w:t>2</w:t>
      </w:r>
      <w:r w:rsidRPr="009D7CA5">
        <w:t>.Настоящее постановление разместить на официальном сайте администрации Лидского сельского поселения;</w:t>
      </w:r>
    </w:p>
    <w:p w:rsidR="00296186" w:rsidRDefault="00296186" w:rsidP="009D7CA5">
      <w:pPr>
        <w:jc w:val="both"/>
      </w:pPr>
    </w:p>
    <w:p w:rsidR="00296186" w:rsidRDefault="00296186" w:rsidP="009D7CA5">
      <w:pPr>
        <w:jc w:val="both"/>
      </w:pPr>
      <w:r>
        <w:t>3.П</w:t>
      </w:r>
      <w:r w:rsidRPr="009D7CA5">
        <w:t>остановление</w:t>
      </w:r>
      <w:r>
        <w:t xml:space="preserve"> вступает в силу на следующий день после его официального опубликования ( обнародования);</w:t>
      </w:r>
    </w:p>
    <w:p w:rsidR="00296186" w:rsidRPr="009D7CA5" w:rsidRDefault="00296186" w:rsidP="009D7CA5">
      <w:pPr>
        <w:jc w:val="both"/>
      </w:pPr>
    </w:p>
    <w:p w:rsidR="00296186" w:rsidRPr="009D7CA5" w:rsidRDefault="00296186" w:rsidP="009D7CA5">
      <w:pPr>
        <w:jc w:val="both"/>
      </w:pPr>
      <w:r>
        <w:t>4</w:t>
      </w:r>
      <w:r w:rsidRPr="009D7CA5">
        <w:t>. Контроль за исполнением настоящего постановления оставляю за собой.</w:t>
      </w:r>
    </w:p>
    <w:p w:rsidR="00296186" w:rsidRDefault="00296186" w:rsidP="009D7CA5"/>
    <w:p w:rsidR="00296186" w:rsidRPr="00E70BE7" w:rsidRDefault="00296186" w:rsidP="009D7CA5"/>
    <w:p w:rsidR="00296186" w:rsidRPr="00E70BE7" w:rsidRDefault="00296186" w:rsidP="009D7CA5"/>
    <w:p w:rsidR="00296186" w:rsidRDefault="00296186" w:rsidP="009D7CA5"/>
    <w:p w:rsidR="00296186" w:rsidRPr="00E70BE7" w:rsidRDefault="00296186" w:rsidP="009D7CA5">
      <w:pPr>
        <w:rPr>
          <w:u w:val="single"/>
        </w:rPr>
      </w:pPr>
      <w:r w:rsidRPr="00E70BE7">
        <w:rPr>
          <w:u w:val="single"/>
        </w:rPr>
        <w:t>Глава администрации                                                                          Н.П. Шкатуленкова</w:t>
      </w:r>
    </w:p>
    <w:p w:rsidR="00296186" w:rsidRPr="00817E48" w:rsidRDefault="00296186" w:rsidP="00817E48">
      <w:pPr>
        <w:pStyle w:val="BodyText"/>
      </w:pPr>
      <w:r>
        <w:t>Разослано:</w:t>
      </w:r>
      <w:r w:rsidRPr="00817E48">
        <w:t xml:space="preserve">  в регистр МНПА, в прокуратуру,</w:t>
      </w:r>
      <w:r>
        <w:t xml:space="preserve"> в газету</w:t>
      </w:r>
      <w:r w:rsidRPr="00817E48">
        <w:t xml:space="preserve"> « Новый путь », в дело</w:t>
      </w:r>
    </w:p>
    <w:p w:rsidR="00296186" w:rsidRPr="00817E48" w:rsidRDefault="00296186" w:rsidP="00817E48">
      <w:pPr>
        <w:jc w:val="both"/>
      </w:pPr>
      <w:r w:rsidRPr="00817E48">
        <w:t xml:space="preserve">                                                                                                                             </w:t>
      </w:r>
    </w:p>
    <w:p w:rsidR="00296186" w:rsidRDefault="00296186" w:rsidP="009D7CA5"/>
    <w:p w:rsidR="00296186" w:rsidRDefault="00296186"/>
    <w:p w:rsidR="00296186" w:rsidRPr="005A51B0" w:rsidRDefault="00296186" w:rsidP="005A51B0"/>
    <w:p w:rsidR="00296186" w:rsidRPr="005A51B0" w:rsidRDefault="00296186" w:rsidP="005A51B0"/>
    <w:p w:rsidR="00296186" w:rsidRPr="005A51B0" w:rsidRDefault="00296186" w:rsidP="005A51B0"/>
    <w:p w:rsidR="00296186" w:rsidRPr="005A51B0" w:rsidRDefault="00296186" w:rsidP="005A51B0"/>
    <w:p w:rsidR="00296186" w:rsidRPr="005A51B0" w:rsidRDefault="00296186" w:rsidP="005A51B0"/>
    <w:p w:rsidR="00296186" w:rsidRPr="005A51B0" w:rsidRDefault="00296186" w:rsidP="005A51B0"/>
    <w:p w:rsidR="00296186" w:rsidRPr="005A51B0" w:rsidRDefault="00296186" w:rsidP="005A51B0"/>
    <w:p w:rsidR="00296186" w:rsidRPr="005A51B0" w:rsidRDefault="00296186" w:rsidP="005A51B0"/>
    <w:p w:rsidR="00296186" w:rsidRPr="005A51B0" w:rsidRDefault="00296186" w:rsidP="005A51B0"/>
    <w:p w:rsidR="00296186" w:rsidRPr="005A51B0" w:rsidRDefault="00296186" w:rsidP="005A51B0"/>
    <w:p w:rsidR="00296186" w:rsidRPr="005A51B0" w:rsidRDefault="00296186" w:rsidP="005A51B0"/>
    <w:p w:rsidR="00296186" w:rsidRPr="005A51B0" w:rsidRDefault="00296186" w:rsidP="005A51B0"/>
    <w:p w:rsidR="00296186" w:rsidRPr="005A51B0" w:rsidRDefault="00296186" w:rsidP="005A51B0">
      <w:pPr>
        <w:jc w:val="right"/>
      </w:pPr>
      <w:r w:rsidRPr="005A51B0">
        <w:t xml:space="preserve">                                                                                  Приложение 1  </w:t>
      </w:r>
    </w:p>
    <w:p w:rsidR="00296186" w:rsidRPr="005A51B0" w:rsidRDefault="00296186" w:rsidP="005A51B0">
      <w:pPr>
        <w:jc w:val="right"/>
      </w:pPr>
      <w:r w:rsidRPr="005A51B0">
        <w:t>К постановлению главы администрации</w:t>
      </w:r>
    </w:p>
    <w:p w:rsidR="00296186" w:rsidRPr="005A51B0" w:rsidRDefault="00296186" w:rsidP="005A51B0">
      <w:pPr>
        <w:jc w:val="center"/>
      </w:pPr>
      <w:r w:rsidRPr="005A51B0">
        <w:t xml:space="preserve">                                                           </w:t>
      </w:r>
      <w:r>
        <w:t xml:space="preserve">         </w:t>
      </w:r>
      <w:r w:rsidRPr="005A51B0">
        <w:t xml:space="preserve">Лидского сельского поселения </w:t>
      </w:r>
    </w:p>
    <w:p w:rsidR="00296186" w:rsidRPr="005A51B0" w:rsidRDefault="00296186" w:rsidP="005A51B0">
      <w:pPr>
        <w:jc w:val="center"/>
      </w:pPr>
      <w:r w:rsidRPr="005A51B0">
        <w:t xml:space="preserve">                                                    </w:t>
      </w:r>
      <w:r>
        <w:t xml:space="preserve">   </w:t>
      </w:r>
      <w:r w:rsidRPr="005A51B0">
        <w:t xml:space="preserve"> от </w:t>
      </w:r>
      <w:r>
        <w:t>19.08.2019 года № 116</w:t>
      </w:r>
    </w:p>
    <w:p w:rsidR="00296186" w:rsidRPr="005A51B0" w:rsidRDefault="00296186" w:rsidP="005A51B0">
      <w:pPr>
        <w:jc w:val="both"/>
      </w:pPr>
    </w:p>
    <w:p w:rsidR="00296186" w:rsidRPr="005A51B0" w:rsidRDefault="00296186" w:rsidP="005A51B0">
      <w:pPr>
        <w:jc w:val="both"/>
      </w:pPr>
    </w:p>
    <w:p w:rsidR="00296186" w:rsidRPr="005A51B0" w:rsidRDefault="00296186" w:rsidP="005A51B0">
      <w:pPr>
        <w:jc w:val="center"/>
        <w:rPr>
          <w:b/>
        </w:rPr>
      </w:pPr>
      <w:r w:rsidRPr="005A51B0">
        <w:rPr>
          <w:b/>
        </w:rPr>
        <w:t>Состав Общественной комиссии:</w:t>
      </w:r>
    </w:p>
    <w:p w:rsidR="00296186" w:rsidRPr="005A51B0" w:rsidRDefault="00296186" w:rsidP="005A51B0">
      <w:pPr>
        <w:jc w:val="center"/>
        <w:rPr>
          <w:b/>
        </w:rPr>
      </w:pPr>
    </w:p>
    <w:p w:rsidR="00296186" w:rsidRPr="005A51B0" w:rsidRDefault="00296186" w:rsidP="005A51B0">
      <w:pPr>
        <w:jc w:val="both"/>
        <w:rPr>
          <w:b/>
        </w:rPr>
      </w:pPr>
      <w:r w:rsidRPr="005A51B0">
        <w:rPr>
          <w:b/>
        </w:rPr>
        <w:t>Шкатуленкова Наталья Петровна</w:t>
      </w:r>
    </w:p>
    <w:p w:rsidR="00296186" w:rsidRPr="005A51B0" w:rsidRDefault="00296186" w:rsidP="005B28DC">
      <w:pPr>
        <w:jc w:val="both"/>
      </w:pPr>
      <w:r w:rsidRPr="005A51B0">
        <w:t>Председатель комиссии- глава администрации Лидского сельского</w:t>
      </w:r>
      <w:r>
        <w:t xml:space="preserve"> </w:t>
      </w:r>
      <w:bookmarkStart w:id="0" w:name="_GoBack"/>
      <w:bookmarkEnd w:id="0"/>
      <w:r w:rsidRPr="005A51B0">
        <w:t>поселения</w:t>
      </w:r>
    </w:p>
    <w:p w:rsidR="00296186" w:rsidRPr="005A51B0" w:rsidRDefault="00296186" w:rsidP="005A51B0">
      <w:pPr>
        <w:jc w:val="both"/>
        <w:rPr>
          <w:b/>
        </w:rPr>
      </w:pPr>
    </w:p>
    <w:p w:rsidR="00296186" w:rsidRPr="005A51B0" w:rsidRDefault="00296186" w:rsidP="005A51B0">
      <w:pPr>
        <w:jc w:val="both"/>
        <w:rPr>
          <w:b/>
        </w:rPr>
      </w:pPr>
      <w:r w:rsidRPr="005A51B0">
        <w:rPr>
          <w:b/>
        </w:rPr>
        <w:t>Левашова Елена Юрьевна</w:t>
      </w:r>
    </w:p>
    <w:p w:rsidR="00296186" w:rsidRPr="005A51B0" w:rsidRDefault="00296186" w:rsidP="005B28DC">
      <w:pPr>
        <w:jc w:val="both"/>
      </w:pPr>
      <w:r w:rsidRPr="005A51B0">
        <w:t xml:space="preserve">Секретарь комиссии- специалист администрации  Лидского сельского                                           поселения        </w:t>
      </w:r>
    </w:p>
    <w:p w:rsidR="00296186" w:rsidRPr="005A51B0" w:rsidRDefault="00296186" w:rsidP="005A51B0">
      <w:pPr>
        <w:jc w:val="both"/>
        <w:rPr>
          <w:b/>
        </w:rPr>
      </w:pPr>
    </w:p>
    <w:p w:rsidR="00296186" w:rsidRPr="005A51B0" w:rsidRDefault="00296186" w:rsidP="005A51B0">
      <w:pPr>
        <w:ind w:left="4536"/>
        <w:jc w:val="both"/>
        <w:rPr>
          <w:b/>
        </w:rPr>
      </w:pPr>
    </w:p>
    <w:p w:rsidR="00296186" w:rsidRPr="005A51B0" w:rsidRDefault="00296186" w:rsidP="005A51B0">
      <w:pPr>
        <w:jc w:val="both"/>
        <w:rPr>
          <w:b/>
        </w:rPr>
      </w:pPr>
    </w:p>
    <w:p w:rsidR="00296186" w:rsidRPr="005A51B0" w:rsidRDefault="00296186" w:rsidP="005A51B0">
      <w:pPr>
        <w:jc w:val="both"/>
        <w:rPr>
          <w:b/>
        </w:rPr>
      </w:pPr>
    </w:p>
    <w:p w:rsidR="00296186" w:rsidRPr="005A51B0" w:rsidRDefault="00296186" w:rsidP="005A51B0">
      <w:pPr>
        <w:jc w:val="both"/>
        <w:rPr>
          <w:b/>
        </w:rPr>
      </w:pPr>
      <w:r w:rsidRPr="005A51B0">
        <w:rPr>
          <w:b/>
        </w:rPr>
        <w:t>Члены комиссии:</w:t>
      </w:r>
    </w:p>
    <w:p w:rsidR="00296186" w:rsidRPr="005A51B0" w:rsidRDefault="00296186" w:rsidP="005A51B0">
      <w:pPr>
        <w:jc w:val="both"/>
      </w:pPr>
    </w:p>
    <w:p w:rsidR="00296186" w:rsidRPr="005A51B0" w:rsidRDefault="00296186" w:rsidP="005A51B0">
      <w:pPr>
        <w:jc w:val="both"/>
        <w:rPr>
          <w:b/>
        </w:rPr>
      </w:pPr>
      <w:r w:rsidRPr="005A51B0">
        <w:rPr>
          <w:b/>
        </w:rPr>
        <w:t xml:space="preserve">Казначеева </w:t>
      </w:r>
    </w:p>
    <w:p w:rsidR="00296186" w:rsidRPr="005A51B0" w:rsidRDefault="00296186" w:rsidP="005A51B0">
      <w:pPr>
        <w:jc w:val="both"/>
      </w:pPr>
      <w:r w:rsidRPr="005A51B0">
        <w:rPr>
          <w:b/>
        </w:rPr>
        <w:t xml:space="preserve">Ольга Николаевна                       </w:t>
      </w:r>
      <w:r>
        <w:rPr>
          <w:b/>
        </w:rPr>
        <w:t xml:space="preserve">  </w:t>
      </w:r>
      <w:r w:rsidRPr="005A51B0">
        <w:t>Директор МБУ «Лидский  КЦ»</w:t>
      </w:r>
    </w:p>
    <w:p w:rsidR="00296186" w:rsidRPr="005A51B0" w:rsidRDefault="00296186" w:rsidP="005A51B0">
      <w:pPr>
        <w:jc w:val="both"/>
        <w:rPr>
          <w:b/>
        </w:rPr>
      </w:pPr>
      <w:r w:rsidRPr="005A51B0">
        <w:t xml:space="preserve">  </w:t>
      </w:r>
    </w:p>
    <w:p w:rsidR="00296186" w:rsidRPr="005A51B0" w:rsidRDefault="00296186" w:rsidP="005A51B0">
      <w:pPr>
        <w:jc w:val="both"/>
      </w:pPr>
      <w:r w:rsidRPr="005A51B0">
        <w:rPr>
          <w:b/>
        </w:rPr>
        <w:t xml:space="preserve">Андреева </w:t>
      </w:r>
      <w:r w:rsidRPr="005A51B0">
        <w:t xml:space="preserve">                                       </w:t>
      </w:r>
      <w:r>
        <w:t xml:space="preserve">  </w:t>
      </w:r>
      <w:r w:rsidRPr="005A51B0">
        <w:t xml:space="preserve">Депутат Совета депутатов </w:t>
      </w:r>
    </w:p>
    <w:p w:rsidR="00296186" w:rsidRPr="005A51B0" w:rsidRDefault="00296186" w:rsidP="005A51B0">
      <w:pPr>
        <w:jc w:val="both"/>
        <w:rPr>
          <w:b/>
        </w:rPr>
      </w:pPr>
      <w:r w:rsidRPr="005A51B0">
        <w:rPr>
          <w:b/>
        </w:rPr>
        <w:t xml:space="preserve">Валентина Васильевна </w:t>
      </w:r>
      <w:r w:rsidRPr="005A51B0">
        <w:t xml:space="preserve">               </w:t>
      </w:r>
      <w:r>
        <w:t xml:space="preserve"> </w:t>
      </w:r>
      <w:r w:rsidRPr="005A51B0">
        <w:t>Лидского сельского поселения</w:t>
      </w:r>
    </w:p>
    <w:p w:rsidR="00296186" w:rsidRPr="005A51B0" w:rsidRDefault="00296186" w:rsidP="005A51B0">
      <w:pPr>
        <w:jc w:val="both"/>
      </w:pPr>
    </w:p>
    <w:p w:rsidR="00296186" w:rsidRPr="005A51B0" w:rsidRDefault="00296186" w:rsidP="005A51B0">
      <w:pPr>
        <w:spacing w:before="100" w:beforeAutospacing="1" w:after="100" w:afterAutospacing="1"/>
        <w:contextualSpacing/>
      </w:pPr>
      <w:r w:rsidRPr="005A51B0">
        <w:rPr>
          <w:b/>
        </w:rPr>
        <w:t>Суннэ</w:t>
      </w:r>
      <w:r w:rsidRPr="005A51B0">
        <w:rPr>
          <w:b/>
        </w:rPr>
        <w:tab/>
        <w:t xml:space="preserve">                                        </w:t>
      </w:r>
      <w:r>
        <w:rPr>
          <w:b/>
        </w:rPr>
        <w:t xml:space="preserve">       </w:t>
      </w:r>
      <w:r w:rsidRPr="005A51B0">
        <w:t xml:space="preserve">Старший участковый уполномоченный </w:t>
      </w:r>
    </w:p>
    <w:p w:rsidR="00296186" w:rsidRPr="005A51B0" w:rsidRDefault="00296186" w:rsidP="005A51B0">
      <w:pPr>
        <w:spacing w:before="100" w:beforeAutospacing="1" w:after="100" w:afterAutospacing="1"/>
        <w:contextualSpacing/>
      </w:pPr>
      <w:r w:rsidRPr="005A51B0">
        <w:rPr>
          <w:b/>
        </w:rPr>
        <w:t>Дмитрий Сергеевич</w:t>
      </w:r>
      <w:r>
        <w:t xml:space="preserve">                       </w:t>
      </w:r>
      <w:r w:rsidRPr="005A51B0">
        <w:t>ГУУП 90 ОП старший лейтенант полиции</w:t>
      </w:r>
    </w:p>
    <w:p w:rsidR="00296186" w:rsidRPr="005A51B0" w:rsidRDefault="00296186" w:rsidP="005A51B0">
      <w:pPr>
        <w:spacing w:before="100" w:beforeAutospacing="1" w:after="100" w:afterAutospacing="1"/>
        <w:contextualSpacing/>
      </w:pPr>
      <w:r w:rsidRPr="005A51B0">
        <w:t xml:space="preserve">                                                                                                           </w:t>
      </w:r>
    </w:p>
    <w:p w:rsidR="00296186" w:rsidRPr="005A51B0" w:rsidRDefault="00296186" w:rsidP="005A51B0">
      <w:pPr>
        <w:jc w:val="both"/>
        <w:rPr>
          <w:b/>
        </w:rPr>
      </w:pPr>
    </w:p>
    <w:p w:rsidR="00296186" w:rsidRPr="005A51B0" w:rsidRDefault="00296186" w:rsidP="005A51B0">
      <w:pPr>
        <w:jc w:val="both"/>
        <w:rPr>
          <w:b/>
        </w:rPr>
      </w:pPr>
      <w:r w:rsidRPr="005A51B0">
        <w:rPr>
          <w:b/>
        </w:rPr>
        <w:t>Голубев</w:t>
      </w:r>
    </w:p>
    <w:p w:rsidR="00296186" w:rsidRPr="005A51B0" w:rsidRDefault="00296186" w:rsidP="005A51B0">
      <w:pPr>
        <w:jc w:val="both"/>
      </w:pPr>
      <w:r w:rsidRPr="005A51B0">
        <w:rPr>
          <w:b/>
        </w:rPr>
        <w:t>Андрей Александрович</w:t>
      </w:r>
      <w:r w:rsidRPr="005A51B0">
        <w:t xml:space="preserve">               </w:t>
      </w:r>
      <w:r>
        <w:t xml:space="preserve"> </w:t>
      </w:r>
      <w:r w:rsidRPr="005A51B0">
        <w:t>Инженер отдельного поста</w:t>
      </w:r>
    </w:p>
    <w:p w:rsidR="00296186" w:rsidRPr="005A51B0" w:rsidRDefault="00296186" w:rsidP="005A51B0">
      <w:pPr>
        <w:jc w:val="both"/>
        <w:rPr>
          <w:b/>
        </w:rPr>
      </w:pPr>
      <w:r w:rsidRPr="005A51B0">
        <w:t xml:space="preserve">                                                       </w:t>
      </w:r>
      <w:r>
        <w:t xml:space="preserve">   </w:t>
      </w:r>
      <w:r w:rsidRPr="005A51B0">
        <w:t xml:space="preserve"> пожарной части № 118                                                           </w:t>
      </w:r>
    </w:p>
    <w:p w:rsidR="00296186" w:rsidRPr="005A51B0" w:rsidRDefault="00296186" w:rsidP="005A51B0">
      <w:pPr>
        <w:jc w:val="both"/>
      </w:pPr>
    </w:p>
    <w:p w:rsidR="00296186" w:rsidRPr="005A51B0" w:rsidRDefault="00296186" w:rsidP="005A51B0">
      <w:pPr>
        <w:tabs>
          <w:tab w:val="center" w:pos="4677"/>
        </w:tabs>
        <w:jc w:val="both"/>
      </w:pPr>
      <w:r w:rsidRPr="005A51B0">
        <w:rPr>
          <w:b/>
        </w:rPr>
        <w:t xml:space="preserve">Ефимова </w:t>
      </w:r>
      <w:r w:rsidRPr="005A51B0">
        <w:t xml:space="preserve">                                       </w:t>
      </w:r>
      <w:r>
        <w:t xml:space="preserve">  </w:t>
      </w:r>
      <w:r w:rsidRPr="005A51B0">
        <w:t>Председатель Совета Ветеранов</w:t>
      </w:r>
    </w:p>
    <w:p w:rsidR="00296186" w:rsidRPr="005A51B0" w:rsidRDefault="00296186" w:rsidP="005A51B0">
      <w:pPr>
        <w:jc w:val="both"/>
        <w:rPr>
          <w:b/>
        </w:rPr>
      </w:pPr>
      <w:r w:rsidRPr="005A51B0">
        <w:rPr>
          <w:b/>
        </w:rPr>
        <w:t>Зинаида Васильевна</w:t>
      </w:r>
    </w:p>
    <w:p w:rsidR="00296186" w:rsidRPr="005A51B0" w:rsidRDefault="00296186" w:rsidP="005A51B0">
      <w:pPr>
        <w:jc w:val="both"/>
      </w:pPr>
    </w:p>
    <w:p w:rsidR="00296186" w:rsidRPr="005A51B0" w:rsidRDefault="00296186" w:rsidP="005A51B0">
      <w:pPr>
        <w:jc w:val="both"/>
      </w:pPr>
    </w:p>
    <w:p w:rsidR="00296186" w:rsidRPr="005A51B0" w:rsidRDefault="00296186" w:rsidP="005A51B0">
      <w:pPr>
        <w:jc w:val="both"/>
      </w:pPr>
    </w:p>
    <w:p w:rsidR="00296186" w:rsidRPr="005A51B0" w:rsidRDefault="00296186" w:rsidP="005A51B0">
      <w:pPr>
        <w:jc w:val="both"/>
      </w:pPr>
    </w:p>
    <w:p w:rsidR="00296186" w:rsidRPr="005A51B0" w:rsidRDefault="00296186" w:rsidP="005A51B0">
      <w:pPr>
        <w:jc w:val="both"/>
      </w:pPr>
    </w:p>
    <w:p w:rsidR="00296186" w:rsidRPr="005A51B0" w:rsidRDefault="00296186" w:rsidP="005A51B0">
      <w:pPr>
        <w:jc w:val="both"/>
      </w:pPr>
    </w:p>
    <w:p w:rsidR="00296186" w:rsidRPr="005A51B0" w:rsidRDefault="00296186" w:rsidP="005A51B0">
      <w:pPr>
        <w:jc w:val="both"/>
        <w:rPr>
          <w:sz w:val="28"/>
          <w:szCs w:val="20"/>
        </w:rPr>
      </w:pPr>
    </w:p>
    <w:p w:rsidR="00296186" w:rsidRPr="005A51B0" w:rsidRDefault="00296186" w:rsidP="005A51B0">
      <w:pPr>
        <w:jc w:val="both"/>
        <w:rPr>
          <w:sz w:val="28"/>
          <w:szCs w:val="20"/>
        </w:rPr>
      </w:pPr>
    </w:p>
    <w:p w:rsidR="00296186" w:rsidRPr="005A51B0" w:rsidRDefault="00296186" w:rsidP="005A51B0">
      <w:pPr>
        <w:jc w:val="both"/>
        <w:rPr>
          <w:sz w:val="28"/>
          <w:szCs w:val="20"/>
        </w:rPr>
      </w:pPr>
    </w:p>
    <w:p w:rsidR="00296186" w:rsidRPr="005A51B0" w:rsidRDefault="00296186" w:rsidP="005A51B0">
      <w:pPr>
        <w:rPr>
          <w:sz w:val="20"/>
          <w:szCs w:val="20"/>
        </w:rPr>
      </w:pPr>
    </w:p>
    <w:p w:rsidR="00296186" w:rsidRPr="005A51B0" w:rsidRDefault="00296186" w:rsidP="005A51B0"/>
    <w:sectPr w:rsidR="00296186" w:rsidRPr="005A51B0" w:rsidSect="00D60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186" w:rsidRDefault="00296186" w:rsidP="00D15442">
      <w:r>
        <w:separator/>
      </w:r>
    </w:p>
  </w:endnote>
  <w:endnote w:type="continuationSeparator" w:id="1">
    <w:p w:rsidR="00296186" w:rsidRDefault="00296186" w:rsidP="00D15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186" w:rsidRDefault="00296186" w:rsidP="00D15442">
      <w:r>
        <w:separator/>
      </w:r>
    </w:p>
  </w:footnote>
  <w:footnote w:type="continuationSeparator" w:id="1">
    <w:p w:rsidR="00296186" w:rsidRDefault="00296186" w:rsidP="00D154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442E"/>
    <w:rsid w:val="000145FF"/>
    <w:rsid w:val="000451C3"/>
    <w:rsid w:val="00296186"/>
    <w:rsid w:val="00353FCB"/>
    <w:rsid w:val="0038442E"/>
    <w:rsid w:val="005A51B0"/>
    <w:rsid w:val="005B28DC"/>
    <w:rsid w:val="00817E48"/>
    <w:rsid w:val="009D7CA5"/>
    <w:rsid w:val="00C52295"/>
    <w:rsid w:val="00D15442"/>
    <w:rsid w:val="00D609D3"/>
    <w:rsid w:val="00D8735D"/>
    <w:rsid w:val="00E018F0"/>
    <w:rsid w:val="00E70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CA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D7CA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9D7CA5"/>
    <w:rPr>
      <w:rFonts w:cs="Times New Roman"/>
      <w:b/>
    </w:rPr>
  </w:style>
  <w:style w:type="paragraph" w:styleId="Subtitle">
    <w:name w:val="Subtitle"/>
    <w:basedOn w:val="Normal"/>
    <w:link w:val="SubtitleChar"/>
    <w:uiPriority w:val="99"/>
    <w:qFormat/>
    <w:rsid w:val="009D7CA5"/>
    <w:pPr>
      <w:jc w:val="center"/>
    </w:pPr>
    <w:rPr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D7CA5"/>
    <w:rPr>
      <w:rFonts w:ascii="Times New Roman" w:hAnsi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D1544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15442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D1544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15442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817E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17E48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14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6E3F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416</Words>
  <Characters>2373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cp:lastPrinted>2019-08-19T05:16:00Z</cp:lastPrinted>
  <dcterms:created xsi:type="dcterms:W3CDTF">2019-08-12T13:07:00Z</dcterms:created>
  <dcterms:modified xsi:type="dcterms:W3CDTF">2019-08-19T05:16:00Z</dcterms:modified>
</cp:coreProperties>
</file>