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A56" w:rsidRDefault="00947A56" w:rsidP="008620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947A56" w:rsidRDefault="00947A56" w:rsidP="008620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Лидского сельского поселения</w:t>
      </w:r>
    </w:p>
    <w:p w:rsidR="00947A56" w:rsidRDefault="00947A56" w:rsidP="008620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Бокситогорского муниципального района Ленинградской области</w:t>
      </w:r>
    </w:p>
    <w:p w:rsidR="00947A56" w:rsidRDefault="00947A56" w:rsidP="008620F5">
      <w:pPr>
        <w:jc w:val="center"/>
      </w:pPr>
    </w:p>
    <w:p w:rsidR="00947A56" w:rsidRDefault="00947A56" w:rsidP="008620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947A56" w:rsidRDefault="00947A56" w:rsidP="008620F5"/>
    <w:p w:rsidR="00947A56" w:rsidRDefault="00947A56" w:rsidP="008620F5">
      <w:pPr>
        <w:jc w:val="both"/>
        <w:rPr>
          <w:sz w:val="28"/>
          <w:szCs w:val="28"/>
        </w:rPr>
      </w:pPr>
      <w:r>
        <w:rPr>
          <w:u w:val="single"/>
        </w:rPr>
        <w:t>__17 октября 2019 года</w:t>
      </w:r>
      <w:r>
        <w:rPr>
          <w:sz w:val="28"/>
          <w:szCs w:val="28"/>
        </w:rPr>
        <w:t xml:space="preserve">                                                                                        </w:t>
      </w:r>
      <w:r>
        <w:rPr>
          <w:u w:val="single"/>
        </w:rPr>
        <w:t xml:space="preserve">№ 138                                                                                                                                                         </w:t>
      </w:r>
    </w:p>
    <w:p w:rsidR="00947A56" w:rsidRDefault="00947A56" w:rsidP="008620F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п. Заборье</w:t>
      </w:r>
    </w:p>
    <w:p w:rsidR="00947A56" w:rsidRDefault="00947A56" w:rsidP="008620F5">
      <w:pPr>
        <w:jc w:val="both"/>
        <w:rPr>
          <w:sz w:val="20"/>
          <w:szCs w:val="20"/>
        </w:rPr>
      </w:pPr>
    </w:p>
    <w:p w:rsidR="00947A56" w:rsidRPr="001076FE" w:rsidRDefault="00947A56" w:rsidP="008620F5">
      <w:pPr>
        <w:jc w:val="center"/>
        <w:rPr>
          <w:b/>
        </w:rPr>
      </w:pPr>
      <w:r w:rsidRPr="001076FE">
        <w:rPr>
          <w:b/>
        </w:rPr>
        <w:t xml:space="preserve"> Об утверждении муниципальной программы</w:t>
      </w:r>
    </w:p>
    <w:p w:rsidR="00947A56" w:rsidRDefault="00947A56" w:rsidP="001076FE">
      <w:pPr>
        <w:jc w:val="center"/>
        <w:rPr>
          <w:b/>
        </w:rPr>
      </w:pPr>
      <w:r w:rsidRPr="001076FE">
        <w:rPr>
          <w:b/>
        </w:rPr>
        <w:t>«Формирование законопослушного поведения участников дорожного движен</w:t>
      </w:r>
      <w:r>
        <w:rPr>
          <w:b/>
        </w:rPr>
        <w:t>ия</w:t>
      </w:r>
    </w:p>
    <w:p w:rsidR="00947A56" w:rsidRPr="005A1A52" w:rsidRDefault="00947A56" w:rsidP="001076FE">
      <w:pPr>
        <w:jc w:val="center"/>
        <w:rPr>
          <w:b/>
        </w:rPr>
      </w:pPr>
      <w:r>
        <w:rPr>
          <w:b/>
        </w:rPr>
        <w:t xml:space="preserve"> </w:t>
      </w:r>
      <w:r w:rsidRPr="005A1A52">
        <w:rPr>
          <w:b/>
        </w:rPr>
        <w:t>на территории Лидского сельского поселения Бокситогорского муниципального района Ленинградской области на 2019-2021 годы»</w:t>
      </w:r>
    </w:p>
    <w:p w:rsidR="00947A56" w:rsidRDefault="00947A56" w:rsidP="001076FE">
      <w:pPr>
        <w:jc w:val="center"/>
      </w:pPr>
    </w:p>
    <w:p w:rsidR="00947A56" w:rsidRDefault="00947A56" w:rsidP="001076FE">
      <w:pPr>
        <w:pStyle w:val="NoSpacing"/>
        <w:ind w:firstLine="851"/>
        <w:jc w:val="both"/>
      </w:pPr>
      <w:r>
        <w:t xml:space="preserve">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10.12.1995 № 196-ФЗ «О безопасности дорожного движения», распоряжением Правительства Российской Федерации от 27.10.2012 № 1995-р «Об утверждении Концепции федеральной целевой программы «Повышение безопасности дорожного движения в 2013-2020 годах», во исполнение пункта 4б Перечня поручений Президента Российской Федерации от 11.04.2016 № Пр-637ГС, администрация Лидского сельского поселения Бокситогорского муниципального района Ленинградской области ПОСТАНОВЛЯЕТ:</w:t>
      </w:r>
    </w:p>
    <w:p w:rsidR="00947A56" w:rsidRDefault="00947A56" w:rsidP="00EF7B76">
      <w:pPr>
        <w:pStyle w:val="NoSpacing"/>
        <w:jc w:val="both"/>
      </w:pPr>
      <w:r>
        <w:t xml:space="preserve">        1. Утвердить муниципальную программу «Формирование законопослушного поведения участников дорожного движения на территории Лидского сельского поселения Бокситогорского муниципального района Ленинградской области на 2019-2021 годы», согласно, приложения к настоящему постановлению.</w:t>
      </w:r>
    </w:p>
    <w:p w:rsidR="00947A56" w:rsidRPr="005A1A52" w:rsidRDefault="00947A56" w:rsidP="005A1A52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5A1A52">
        <w:rPr>
          <w:rFonts w:ascii="Times New Roman" w:hAnsi="Times New Roman"/>
          <w:sz w:val="24"/>
          <w:szCs w:val="24"/>
        </w:rPr>
        <w:t>Постановление опубликовать (обнародовать) в газете "Новый путь" и на официальном сайте Лидского сельского поселения.</w:t>
      </w:r>
    </w:p>
    <w:p w:rsidR="00947A56" w:rsidRPr="005A1A52" w:rsidRDefault="00947A56" w:rsidP="005A1A52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5A1A52">
        <w:rPr>
          <w:rFonts w:ascii="Times New Roman" w:hAnsi="Times New Roman"/>
          <w:color w:val="000000"/>
          <w:sz w:val="24"/>
          <w:szCs w:val="24"/>
        </w:rPr>
        <w:t>Настоящее постановление вступает в силу после его официального опубликования.</w:t>
      </w:r>
    </w:p>
    <w:p w:rsidR="00947A56" w:rsidRPr="005A1A52" w:rsidRDefault="00947A56" w:rsidP="005A1A52">
      <w:pPr>
        <w:jc w:val="both"/>
      </w:pPr>
    </w:p>
    <w:p w:rsidR="00947A56" w:rsidRPr="005A1A52" w:rsidRDefault="00947A56" w:rsidP="005A1A52">
      <w:pPr>
        <w:jc w:val="both"/>
      </w:pPr>
    </w:p>
    <w:p w:rsidR="00947A56" w:rsidRPr="005A1A52" w:rsidRDefault="00947A56" w:rsidP="005A1A52">
      <w:pPr>
        <w:jc w:val="both"/>
      </w:pPr>
    </w:p>
    <w:p w:rsidR="00947A56" w:rsidRPr="005A1A52" w:rsidRDefault="00947A56" w:rsidP="005A1A52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</w:t>
      </w:r>
      <w:r w:rsidRPr="005A1A52">
        <w:rPr>
          <w:rFonts w:ascii="Times New Roman" w:hAnsi="Times New Roman" w:cs="Times New Roman"/>
          <w:sz w:val="24"/>
          <w:szCs w:val="24"/>
        </w:rPr>
        <w:t xml:space="preserve"> администрации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A1A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A1A5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Е.С. Алымова</w:t>
      </w:r>
    </w:p>
    <w:p w:rsidR="00947A56" w:rsidRPr="005A1A52" w:rsidRDefault="00947A56" w:rsidP="005A1A52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A1A52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5A1A52">
        <w:rPr>
          <w:rFonts w:ascii="Times New Roman" w:hAnsi="Times New Roman" w:cs="Times New Roman"/>
          <w:sz w:val="24"/>
          <w:szCs w:val="24"/>
        </w:rPr>
        <w:t>_</w:t>
      </w:r>
    </w:p>
    <w:p w:rsidR="00947A56" w:rsidRPr="005A1A52" w:rsidRDefault="00947A56" w:rsidP="005A1A52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A1A52">
        <w:rPr>
          <w:rFonts w:ascii="Times New Roman" w:hAnsi="Times New Roman" w:cs="Times New Roman"/>
          <w:sz w:val="24"/>
          <w:szCs w:val="24"/>
        </w:rPr>
        <w:t xml:space="preserve">Разослано: в прокуратуру, </w:t>
      </w:r>
      <w:r>
        <w:rPr>
          <w:rFonts w:ascii="Times New Roman" w:hAnsi="Times New Roman" w:cs="Times New Roman"/>
          <w:sz w:val="24"/>
          <w:szCs w:val="24"/>
        </w:rPr>
        <w:t>в регистр МПА,</w:t>
      </w:r>
      <w:bookmarkStart w:id="0" w:name="_GoBack"/>
      <w:bookmarkEnd w:id="0"/>
      <w:r w:rsidRPr="005A1A52">
        <w:rPr>
          <w:rFonts w:ascii="Times New Roman" w:hAnsi="Times New Roman" w:cs="Times New Roman"/>
          <w:sz w:val="24"/>
          <w:szCs w:val="24"/>
        </w:rPr>
        <w:t xml:space="preserve"> администрация БМР ЛО, в дело, редакция «НП».</w:t>
      </w:r>
    </w:p>
    <w:p w:rsidR="00947A56" w:rsidRPr="005F670E" w:rsidRDefault="00947A56" w:rsidP="005A1A5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47A56" w:rsidRPr="005F670E" w:rsidRDefault="00947A56" w:rsidP="005A1A5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47A56" w:rsidRDefault="00947A56" w:rsidP="001076FE">
      <w:pPr>
        <w:contextualSpacing/>
        <w:jc w:val="both"/>
        <w:rPr>
          <w:sz w:val="20"/>
          <w:szCs w:val="20"/>
        </w:rPr>
      </w:pPr>
    </w:p>
    <w:p w:rsidR="00947A56" w:rsidRDefault="00947A56" w:rsidP="001076FE">
      <w:pPr>
        <w:contextualSpacing/>
        <w:jc w:val="both"/>
        <w:rPr>
          <w:sz w:val="20"/>
          <w:szCs w:val="20"/>
        </w:rPr>
      </w:pPr>
    </w:p>
    <w:p w:rsidR="00947A56" w:rsidRDefault="00947A56" w:rsidP="001076FE">
      <w:pPr>
        <w:contextualSpacing/>
        <w:jc w:val="both"/>
        <w:rPr>
          <w:sz w:val="20"/>
          <w:szCs w:val="20"/>
        </w:rPr>
      </w:pPr>
    </w:p>
    <w:p w:rsidR="00947A56" w:rsidRDefault="00947A56" w:rsidP="001076FE">
      <w:pPr>
        <w:contextualSpacing/>
        <w:jc w:val="both"/>
        <w:rPr>
          <w:sz w:val="20"/>
          <w:szCs w:val="20"/>
        </w:rPr>
      </w:pPr>
    </w:p>
    <w:p w:rsidR="00947A56" w:rsidRDefault="00947A56" w:rsidP="001076FE">
      <w:pPr>
        <w:contextualSpacing/>
        <w:jc w:val="both"/>
        <w:rPr>
          <w:sz w:val="20"/>
          <w:szCs w:val="20"/>
        </w:rPr>
      </w:pPr>
    </w:p>
    <w:p w:rsidR="00947A56" w:rsidRDefault="00947A56" w:rsidP="001076FE">
      <w:pPr>
        <w:contextualSpacing/>
        <w:jc w:val="both"/>
        <w:rPr>
          <w:sz w:val="20"/>
          <w:szCs w:val="20"/>
        </w:rPr>
      </w:pPr>
    </w:p>
    <w:p w:rsidR="00947A56" w:rsidRDefault="00947A56" w:rsidP="001076FE">
      <w:pPr>
        <w:contextualSpacing/>
        <w:jc w:val="both"/>
        <w:rPr>
          <w:sz w:val="20"/>
          <w:szCs w:val="20"/>
        </w:rPr>
      </w:pPr>
    </w:p>
    <w:p w:rsidR="00947A56" w:rsidRDefault="00947A56" w:rsidP="001076FE">
      <w:pPr>
        <w:contextualSpacing/>
        <w:jc w:val="both"/>
        <w:rPr>
          <w:sz w:val="20"/>
          <w:szCs w:val="20"/>
        </w:rPr>
      </w:pPr>
    </w:p>
    <w:p w:rsidR="00947A56" w:rsidRDefault="00947A56" w:rsidP="001076FE">
      <w:pPr>
        <w:contextualSpacing/>
        <w:jc w:val="both"/>
        <w:rPr>
          <w:sz w:val="20"/>
          <w:szCs w:val="20"/>
        </w:rPr>
      </w:pPr>
    </w:p>
    <w:p w:rsidR="00947A56" w:rsidRDefault="00947A56" w:rsidP="001076FE">
      <w:pPr>
        <w:contextualSpacing/>
        <w:jc w:val="both"/>
        <w:rPr>
          <w:sz w:val="20"/>
          <w:szCs w:val="20"/>
        </w:rPr>
      </w:pPr>
    </w:p>
    <w:p w:rsidR="00947A56" w:rsidRDefault="00947A56" w:rsidP="001076FE">
      <w:pPr>
        <w:contextualSpacing/>
        <w:jc w:val="both"/>
        <w:rPr>
          <w:sz w:val="20"/>
          <w:szCs w:val="20"/>
        </w:rPr>
      </w:pPr>
    </w:p>
    <w:p w:rsidR="00947A56" w:rsidRDefault="00947A56" w:rsidP="001076FE">
      <w:pPr>
        <w:contextualSpacing/>
        <w:jc w:val="both"/>
        <w:rPr>
          <w:sz w:val="20"/>
          <w:szCs w:val="20"/>
        </w:rPr>
      </w:pPr>
    </w:p>
    <w:p w:rsidR="00947A56" w:rsidRDefault="00947A56" w:rsidP="001076FE">
      <w:pPr>
        <w:contextualSpacing/>
        <w:jc w:val="both"/>
        <w:rPr>
          <w:sz w:val="20"/>
          <w:szCs w:val="20"/>
        </w:rPr>
      </w:pPr>
    </w:p>
    <w:p w:rsidR="00947A56" w:rsidRDefault="00947A56" w:rsidP="001076FE">
      <w:pPr>
        <w:contextualSpacing/>
        <w:jc w:val="both"/>
        <w:rPr>
          <w:sz w:val="20"/>
          <w:szCs w:val="20"/>
        </w:rPr>
      </w:pPr>
    </w:p>
    <w:p w:rsidR="00947A56" w:rsidRDefault="00947A56" w:rsidP="001076FE">
      <w:pPr>
        <w:contextualSpacing/>
        <w:jc w:val="both"/>
        <w:rPr>
          <w:sz w:val="20"/>
          <w:szCs w:val="20"/>
        </w:rPr>
      </w:pPr>
    </w:p>
    <w:p w:rsidR="00947A56" w:rsidRPr="001076FE" w:rsidRDefault="00947A56" w:rsidP="001076FE">
      <w:pPr>
        <w:pStyle w:val="ConsPlusNormal"/>
        <w:spacing w:line="240" w:lineRule="exact"/>
        <w:jc w:val="right"/>
        <w:rPr>
          <w:rFonts w:ascii="Times New Roman" w:hAnsi="Times New Roman" w:cs="Times New Roman"/>
        </w:rPr>
      </w:pPr>
      <w:r w:rsidRPr="001076FE">
        <w:rPr>
          <w:rFonts w:ascii="Times New Roman" w:hAnsi="Times New Roman" w:cs="Times New Roman"/>
        </w:rPr>
        <w:t>Приложение</w:t>
      </w:r>
    </w:p>
    <w:p w:rsidR="00947A56" w:rsidRPr="001076FE" w:rsidRDefault="00947A56" w:rsidP="001076FE">
      <w:pPr>
        <w:pStyle w:val="ConsPlusNormal"/>
        <w:spacing w:line="240" w:lineRule="exact"/>
        <w:jc w:val="right"/>
        <w:rPr>
          <w:rFonts w:ascii="Times New Roman" w:hAnsi="Times New Roman" w:cs="Times New Roman"/>
        </w:rPr>
      </w:pPr>
      <w:r w:rsidRPr="001076FE">
        <w:rPr>
          <w:rFonts w:ascii="Times New Roman" w:hAnsi="Times New Roman" w:cs="Times New Roman"/>
        </w:rPr>
        <w:t>к Постановлению администрации</w:t>
      </w:r>
    </w:p>
    <w:p w:rsidR="00947A56" w:rsidRDefault="00947A56" w:rsidP="001076FE">
      <w:pPr>
        <w:pStyle w:val="ConsPlusNormal"/>
        <w:spacing w:line="240" w:lineRule="exact"/>
        <w:jc w:val="right"/>
        <w:rPr>
          <w:rFonts w:ascii="Times New Roman" w:hAnsi="Times New Roman" w:cs="Times New Roman"/>
        </w:rPr>
      </w:pPr>
      <w:r w:rsidRPr="0030779F">
        <w:rPr>
          <w:rFonts w:ascii="Times New Roman" w:hAnsi="Times New Roman" w:cs="Times New Roman"/>
        </w:rPr>
        <w:t xml:space="preserve">Лидского сельского поселения </w:t>
      </w:r>
    </w:p>
    <w:p w:rsidR="00947A56" w:rsidRDefault="00947A56" w:rsidP="001076FE">
      <w:pPr>
        <w:pStyle w:val="ConsPlusNormal"/>
        <w:spacing w:line="240" w:lineRule="exact"/>
        <w:jc w:val="right"/>
        <w:rPr>
          <w:rFonts w:ascii="Times New Roman" w:hAnsi="Times New Roman" w:cs="Times New Roman"/>
        </w:rPr>
      </w:pPr>
      <w:r w:rsidRPr="0030779F">
        <w:rPr>
          <w:rFonts w:ascii="Times New Roman" w:hAnsi="Times New Roman" w:cs="Times New Roman"/>
        </w:rPr>
        <w:t xml:space="preserve">Бокситогорского муниципального района </w:t>
      </w:r>
    </w:p>
    <w:p w:rsidR="00947A56" w:rsidRPr="0030779F" w:rsidRDefault="00947A56" w:rsidP="001076FE">
      <w:pPr>
        <w:pStyle w:val="ConsPlusNormal"/>
        <w:spacing w:line="240" w:lineRule="exact"/>
        <w:jc w:val="right"/>
        <w:rPr>
          <w:rFonts w:ascii="Times New Roman" w:hAnsi="Times New Roman" w:cs="Times New Roman"/>
        </w:rPr>
      </w:pPr>
      <w:r w:rsidRPr="0030779F">
        <w:rPr>
          <w:rFonts w:ascii="Times New Roman" w:hAnsi="Times New Roman" w:cs="Times New Roman"/>
        </w:rPr>
        <w:t xml:space="preserve">Ленинградской области </w:t>
      </w:r>
    </w:p>
    <w:p w:rsidR="00947A56" w:rsidRPr="001076FE" w:rsidRDefault="00947A56" w:rsidP="001076FE">
      <w:pPr>
        <w:pStyle w:val="ConsPlusNormal"/>
        <w:spacing w:line="240" w:lineRule="exact"/>
        <w:jc w:val="right"/>
        <w:rPr>
          <w:rFonts w:ascii="Times New Roman" w:hAnsi="Times New Roman" w:cs="Times New Roman"/>
        </w:rPr>
      </w:pPr>
      <w:r w:rsidRPr="001076FE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138</w:t>
      </w:r>
      <w:r w:rsidRPr="001076FE">
        <w:rPr>
          <w:rFonts w:ascii="Times New Roman" w:hAnsi="Times New Roman" w:cs="Times New Roman"/>
        </w:rPr>
        <w:t xml:space="preserve">  от</w:t>
      </w:r>
      <w:r>
        <w:rPr>
          <w:rFonts w:ascii="Times New Roman" w:hAnsi="Times New Roman" w:cs="Times New Roman"/>
        </w:rPr>
        <w:t xml:space="preserve"> 17.10. </w:t>
      </w:r>
      <w:smartTag w:uri="urn:schemas-microsoft-com:office:smarttags" w:element="metricconverter">
        <w:smartTagPr>
          <w:attr w:name="ProductID" w:val="2019 г"/>
        </w:smartTagPr>
        <w:r>
          <w:rPr>
            <w:rFonts w:ascii="Times New Roman" w:hAnsi="Times New Roman" w:cs="Times New Roman"/>
          </w:rPr>
          <w:t>2019</w:t>
        </w:r>
        <w:r w:rsidRPr="001076FE">
          <w:rPr>
            <w:rFonts w:ascii="Times New Roman" w:hAnsi="Times New Roman" w:cs="Times New Roman"/>
          </w:rPr>
          <w:t xml:space="preserve"> г</w:t>
        </w:r>
      </w:smartTag>
      <w:r w:rsidRPr="001076FE">
        <w:rPr>
          <w:rFonts w:ascii="Times New Roman" w:hAnsi="Times New Roman" w:cs="Times New Roman"/>
        </w:rPr>
        <w:t>.</w:t>
      </w:r>
    </w:p>
    <w:p w:rsidR="00947A56" w:rsidRPr="001076FE" w:rsidRDefault="00947A56" w:rsidP="001076FE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</w:p>
    <w:p w:rsidR="00947A56" w:rsidRDefault="00947A56" w:rsidP="001076FE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7A56" w:rsidRPr="007B6749" w:rsidRDefault="00947A56" w:rsidP="001076FE">
      <w:pPr>
        <w:pStyle w:val="ConsPlusNormal"/>
        <w:spacing w:line="240" w:lineRule="exact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749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947A56" w:rsidRPr="005A1A52" w:rsidRDefault="00947A56" w:rsidP="00F519BC">
      <w:pPr>
        <w:jc w:val="center"/>
        <w:rPr>
          <w:b/>
        </w:rPr>
      </w:pPr>
      <w:r w:rsidRPr="007B6749">
        <w:rPr>
          <w:b/>
        </w:rPr>
        <w:t xml:space="preserve">по формированию законопослушного поведения участников дорожного движения </w:t>
      </w:r>
      <w:r w:rsidRPr="005A1A52">
        <w:rPr>
          <w:b/>
        </w:rPr>
        <w:t>на территории Лидского сельского поселения Бокситогорского муниципального района Ленинградской области на 2019-2021 годы</w:t>
      </w:r>
    </w:p>
    <w:p w:rsidR="00947A56" w:rsidRPr="007B6749" w:rsidRDefault="00947A56" w:rsidP="00F519BC">
      <w:pPr>
        <w:pStyle w:val="ConsPlusNormal"/>
        <w:tabs>
          <w:tab w:val="left" w:pos="9355"/>
        </w:tabs>
        <w:spacing w:line="240" w:lineRule="exact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947A56" w:rsidRPr="007B6749" w:rsidRDefault="00947A56" w:rsidP="001076FE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947A56" w:rsidRPr="007B6749" w:rsidRDefault="00947A56" w:rsidP="002F143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7B6749">
        <w:rPr>
          <w:rFonts w:ascii="Times New Roman" w:hAnsi="Times New Roman" w:cs="Times New Roman"/>
          <w:sz w:val="24"/>
          <w:szCs w:val="24"/>
        </w:rPr>
        <w:t>ПАСПОРТ ПРОГРАММЫ</w:t>
      </w:r>
    </w:p>
    <w:p w:rsidR="00947A56" w:rsidRPr="007B6749" w:rsidRDefault="00947A56" w:rsidP="001076FE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108" w:type="dxa"/>
        <w:tblLayout w:type="fixed"/>
        <w:tblLook w:val="0000"/>
      </w:tblPr>
      <w:tblGrid>
        <w:gridCol w:w="2127"/>
        <w:gridCol w:w="7087"/>
      </w:tblGrid>
      <w:tr w:rsidR="00947A56" w:rsidRPr="007B6749" w:rsidTr="00D26850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47A56" w:rsidRPr="007B6749" w:rsidRDefault="00947A56" w:rsidP="00D26850">
            <w:pPr>
              <w:jc w:val="both"/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>Наименование программы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47A56" w:rsidRPr="007B6749" w:rsidRDefault="00947A56" w:rsidP="00F519BC">
            <w:pPr>
              <w:jc w:val="both"/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 xml:space="preserve">Муниципальная программа «Формирование законопослушного поведения участников дорожного движения на территории </w:t>
            </w:r>
            <w:r>
              <w:rPr>
                <w:kern w:val="1"/>
                <w:lang w:eastAsia="ar-SA"/>
              </w:rPr>
              <w:t>Лидского сельского поселения Бокситогорского муниципального района</w:t>
            </w:r>
            <w:r w:rsidRPr="007B6749">
              <w:rPr>
                <w:kern w:val="1"/>
                <w:lang w:eastAsia="ar-SA"/>
              </w:rPr>
              <w:t xml:space="preserve"> Ленинградской области</w:t>
            </w:r>
            <w:r w:rsidRPr="007B6749">
              <w:rPr>
                <w:rStyle w:val="FootnoteReference"/>
                <w:kern w:val="1"/>
                <w:lang w:eastAsia="ar-SA"/>
              </w:rPr>
              <w:footnoteReference w:id="2"/>
            </w:r>
            <w:r w:rsidRPr="007B6749">
              <w:rPr>
                <w:kern w:val="1"/>
                <w:lang w:eastAsia="ar-SA"/>
              </w:rPr>
              <w:t xml:space="preserve"> на 2019-2021 годы (далее – Программа)</w:t>
            </w:r>
          </w:p>
        </w:tc>
      </w:tr>
      <w:tr w:rsidR="00947A56" w:rsidRPr="007B6749" w:rsidTr="00D26850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47A56" w:rsidRPr="007B6749" w:rsidRDefault="00947A56" w:rsidP="00D26850">
            <w:pPr>
              <w:jc w:val="both"/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>Основания для разработки программы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47A56" w:rsidRPr="007B6749" w:rsidRDefault="00947A56" w:rsidP="001076FE">
            <w:pPr>
              <w:jc w:val="both"/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 xml:space="preserve"> ч. 4 ст. 6 Федерального закона № 196 от 10 декабря 1995 года «О безопасности дорожного движения», Федеральный закон от 06 октября 2003 года № 131-ФЗ «Об общих принципах организации местного самоуправления в Российской Федерации», Постановление Правительства Российской Федерации от 25.12.2015 № 1440, в целях реализации поручения Президента РФ от 11.04.2016 № Пр-637ГС,  Устав </w:t>
            </w:r>
            <w:r>
              <w:rPr>
                <w:kern w:val="1"/>
                <w:lang w:eastAsia="ar-SA"/>
              </w:rPr>
              <w:t>Лидского сельского поселения</w:t>
            </w:r>
          </w:p>
        </w:tc>
      </w:tr>
      <w:tr w:rsidR="00947A56" w:rsidRPr="007B6749" w:rsidTr="00D26850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47A56" w:rsidRPr="007B6749" w:rsidRDefault="00947A56" w:rsidP="00D26850">
            <w:pPr>
              <w:jc w:val="both"/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>Заказчик</w:t>
            </w:r>
          </w:p>
          <w:p w:rsidR="00947A56" w:rsidRPr="007B6749" w:rsidRDefault="00947A56" w:rsidP="00D26850">
            <w:pPr>
              <w:jc w:val="both"/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>программы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47A56" w:rsidRPr="007B6749" w:rsidRDefault="00947A56" w:rsidP="006D233C">
            <w:pPr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 xml:space="preserve">Администрация </w:t>
            </w:r>
            <w:r>
              <w:rPr>
                <w:kern w:val="1"/>
                <w:lang w:eastAsia="ar-SA"/>
              </w:rPr>
              <w:t>Лидского сельского поселения</w:t>
            </w:r>
          </w:p>
        </w:tc>
      </w:tr>
      <w:tr w:rsidR="00947A56" w:rsidRPr="007B6749" w:rsidTr="00D26850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47A56" w:rsidRPr="007B6749" w:rsidRDefault="00947A56" w:rsidP="00D26850">
            <w:pPr>
              <w:jc w:val="both"/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>Исполнители программы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47A56" w:rsidRPr="007B6749" w:rsidRDefault="00947A56" w:rsidP="006D233C">
            <w:pPr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 xml:space="preserve">Администрация </w:t>
            </w:r>
            <w:r>
              <w:rPr>
                <w:kern w:val="1"/>
                <w:lang w:eastAsia="ar-SA"/>
              </w:rPr>
              <w:t>Лидского сельского поселения</w:t>
            </w:r>
          </w:p>
        </w:tc>
      </w:tr>
      <w:tr w:rsidR="00947A56" w:rsidRPr="007B6749" w:rsidTr="00D26850">
        <w:trPr>
          <w:trHeight w:val="56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47A56" w:rsidRPr="007B6749" w:rsidRDefault="00947A56" w:rsidP="00D26850">
            <w:pPr>
              <w:jc w:val="both"/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>Цель программы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47A56" w:rsidRPr="007B6749" w:rsidRDefault="00947A56" w:rsidP="006D233C">
            <w:pPr>
              <w:jc w:val="both"/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>Сокращение дорожно-транспортных происшествий с пострадавшими,  и тяжести их последствий.</w:t>
            </w:r>
          </w:p>
          <w:p w:rsidR="00947A56" w:rsidRPr="007B6749" w:rsidRDefault="00947A56" w:rsidP="006D233C">
            <w:pPr>
              <w:jc w:val="both"/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 xml:space="preserve">Повышение уровня правового воспитания участников дорожного движения, культуры их поведения; </w:t>
            </w:r>
          </w:p>
          <w:p w:rsidR="00947A56" w:rsidRPr="007B6749" w:rsidRDefault="00947A56" w:rsidP="006D233C">
            <w:pPr>
              <w:jc w:val="both"/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>профилактика детского дорожно-транспортного травматизма</w:t>
            </w:r>
          </w:p>
        </w:tc>
      </w:tr>
      <w:tr w:rsidR="00947A56" w:rsidRPr="007B6749" w:rsidTr="00D26850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47A56" w:rsidRPr="007B6749" w:rsidRDefault="00947A56" w:rsidP="00D26850">
            <w:pPr>
              <w:jc w:val="both"/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>Задачи программы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47A56" w:rsidRPr="007B6749" w:rsidRDefault="00947A56" w:rsidP="006D233C">
            <w:pPr>
              <w:jc w:val="both"/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 xml:space="preserve">- Предупреждение опасного поведения участников дорожного движения и профилактика дорожно-транспортных происшествий; </w:t>
            </w:r>
          </w:p>
          <w:p w:rsidR="00947A56" w:rsidRPr="007B6749" w:rsidRDefault="00947A56" w:rsidP="006D233C">
            <w:pPr>
              <w:jc w:val="both"/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 xml:space="preserve">- Совершенствование контрольно-надзорной деятельности в сфере обеспечения безопасности дорожного движения; </w:t>
            </w:r>
          </w:p>
          <w:p w:rsidR="00947A56" w:rsidRPr="007B6749" w:rsidRDefault="00947A56" w:rsidP="006D233C">
            <w:pPr>
              <w:jc w:val="both"/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 xml:space="preserve">- Совершенствование организации движения транспорта и пешеходов в поселении; </w:t>
            </w:r>
          </w:p>
          <w:p w:rsidR="00947A56" w:rsidRPr="007B6749" w:rsidRDefault="00947A56" w:rsidP="006D233C">
            <w:pPr>
              <w:jc w:val="both"/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>- Снижение детского дорожно</w:t>
            </w:r>
            <w:r w:rsidRPr="007B6749">
              <w:rPr>
                <w:kern w:val="1"/>
                <w:lang w:eastAsia="ar-SA"/>
              </w:rPr>
              <w:softHyphen/>
              <w:t>-транспортного травматизма и по пропаганде безопасности дорожного движения.</w:t>
            </w:r>
          </w:p>
          <w:p w:rsidR="00947A56" w:rsidRPr="007B6749" w:rsidRDefault="00947A56" w:rsidP="006D233C">
            <w:pPr>
              <w:autoSpaceDE w:val="0"/>
              <w:autoSpaceDN w:val="0"/>
              <w:adjustRightInd w:val="0"/>
              <w:jc w:val="both"/>
            </w:pPr>
            <w:r w:rsidRPr="007B6749">
              <w:t>- Предупреждение опасного поведения детей дошкольного и школьного возраста, участников дорожного движения;</w:t>
            </w:r>
          </w:p>
          <w:p w:rsidR="00947A56" w:rsidRPr="007B6749" w:rsidRDefault="00947A56" w:rsidP="006D233C">
            <w:pPr>
              <w:autoSpaceDE w:val="0"/>
              <w:autoSpaceDN w:val="0"/>
              <w:adjustRightInd w:val="0"/>
              <w:jc w:val="both"/>
            </w:pPr>
            <w:r w:rsidRPr="007B6749">
              <w:t>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движения, реализация программы правового воспитания участников дорожного движения, культуры их поведения;</w:t>
            </w:r>
          </w:p>
          <w:p w:rsidR="00947A56" w:rsidRPr="007B6749" w:rsidRDefault="00947A56" w:rsidP="006D233C">
            <w:pPr>
              <w:jc w:val="both"/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 xml:space="preserve"> совершенствование системы профилактики детского дорожно-транспортного травматизма, формирование у детей навыков безопасного поведения на дорогах.</w:t>
            </w:r>
          </w:p>
        </w:tc>
      </w:tr>
      <w:tr w:rsidR="00947A56" w:rsidRPr="007B6749" w:rsidTr="00D26850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47A56" w:rsidRPr="007B6749" w:rsidRDefault="00947A56" w:rsidP="00D26850">
            <w:pPr>
              <w:jc w:val="both"/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>Целевые показатели (индикаторы) программы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47A56" w:rsidRPr="007B6749" w:rsidRDefault="00947A56" w:rsidP="006D233C">
            <w:pPr>
              <w:jc w:val="both"/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 xml:space="preserve">- Сокращение дорожно-транспортных происшествий и тяжести их последствий;                                   </w:t>
            </w:r>
          </w:p>
          <w:p w:rsidR="00947A56" w:rsidRPr="007B6749" w:rsidRDefault="00947A56" w:rsidP="006D233C">
            <w:pPr>
              <w:jc w:val="both"/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>- повышение безопасности дорожного движения;</w:t>
            </w:r>
          </w:p>
          <w:p w:rsidR="00947A56" w:rsidRDefault="00947A56" w:rsidP="006D233C">
            <w:pPr>
              <w:jc w:val="both"/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 xml:space="preserve">-Количество ДТП, с участием несовершеннолетних;                  </w:t>
            </w:r>
          </w:p>
          <w:p w:rsidR="00947A56" w:rsidRDefault="00947A56" w:rsidP="006D233C">
            <w:pPr>
              <w:jc w:val="both"/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 xml:space="preserve">-Число детей погибших в ДТП                                                    </w:t>
            </w:r>
          </w:p>
          <w:p w:rsidR="00947A56" w:rsidRPr="007B6749" w:rsidRDefault="00947A56" w:rsidP="006D233C">
            <w:pPr>
              <w:jc w:val="both"/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>-Доля учащихся (воспитанников) задействованных в мероприятиях по профилактике ДТП</w:t>
            </w:r>
          </w:p>
        </w:tc>
      </w:tr>
      <w:tr w:rsidR="00947A56" w:rsidRPr="007B6749" w:rsidTr="00D26850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47A56" w:rsidRPr="007B6749" w:rsidRDefault="00947A56" w:rsidP="00D26850">
            <w:pPr>
              <w:jc w:val="both"/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>Сроки и этапы реализации программы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47A56" w:rsidRPr="007B6749" w:rsidRDefault="00947A56" w:rsidP="006D233C">
            <w:pPr>
              <w:jc w:val="both"/>
              <w:rPr>
                <w:kern w:val="1"/>
                <w:lang w:eastAsia="ar-SA"/>
              </w:rPr>
            </w:pPr>
          </w:p>
          <w:p w:rsidR="00947A56" w:rsidRPr="007B6749" w:rsidRDefault="00947A56" w:rsidP="006D233C">
            <w:pPr>
              <w:jc w:val="both"/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>2019 – 2021  годы</w:t>
            </w:r>
          </w:p>
        </w:tc>
      </w:tr>
      <w:tr w:rsidR="00947A56" w:rsidRPr="007B6749" w:rsidTr="00D26850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47A56" w:rsidRPr="007B6749" w:rsidRDefault="00947A56" w:rsidP="00D26850">
            <w:pPr>
              <w:jc w:val="both"/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 xml:space="preserve">Объемы и источники финансирования программы                                      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47A56" w:rsidRPr="007B6749" w:rsidRDefault="00947A56" w:rsidP="006D233C">
            <w:pPr>
              <w:jc w:val="both"/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>Мероприятия носят организационный характер и не требуют финансирования</w:t>
            </w:r>
            <w:r w:rsidRPr="007B6749">
              <w:rPr>
                <w:kern w:val="1"/>
              </w:rPr>
              <w:t xml:space="preserve">   </w:t>
            </w:r>
          </w:p>
          <w:p w:rsidR="00947A56" w:rsidRPr="007B6749" w:rsidRDefault="00947A56" w:rsidP="006D233C">
            <w:pPr>
              <w:jc w:val="both"/>
              <w:rPr>
                <w:kern w:val="1"/>
                <w:lang w:eastAsia="ar-SA"/>
              </w:rPr>
            </w:pPr>
          </w:p>
        </w:tc>
      </w:tr>
      <w:tr w:rsidR="00947A56" w:rsidRPr="007B6749" w:rsidTr="00D26850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47A56" w:rsidRPr="007B6749" w:rsidRDefault="00947A56" w:rsidP="00D26850">
            <w:pPr>
              <w:jc w:val="both"/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>Ожидаемые результаты  реализации Программы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47A56" w:rsidRPr="007B6749" w:rsidRDefault="00947A56" w:rsidP="006D233C">
            <w:pPr>
              <w:jc w:val="both"/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 xml:space="preserve">- снижение к 2021 году количества дорожно-транспортных происшествий с пострадавшими; сокращение количество   дорожно-транспортных происшествий с участием несовершеннолетних                                         </w:t>
            </w:r>
          </w:p>
          <w:p w:rsidR="00947A56" w:rsidRPr="007B6749" w:rsidRDefault="00947A56" w:rsidP="006D233C">
            <w:pPr>
              <w:jc w:val="both"/>
              <w:rPr>
                <w:kern w:val="1"/>
                <w:lang w:eastAsia="ar-SA"/>
              </w:rPr>
            </w:pPr>
          </w:p>
        </w:tc>
      </w:tr>
      <w:tr w:rsidR="00947A56" w:rsidRPr="007B6749" w:rsidTr="00D26850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47A56" w:rsidRPr="007B6749" w:rsidRDefault="00947A56" w:rsidP="00D26850">
            <w:pPr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>Контроль за реализацией Программы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47A56" w:rsidRPr="007B6749" w:rsidRDefault="00947A56" w:rsidP="001239DE">
            <w:pPr>
              <w:jc w:val="both"/>
              <w:rPr>
                <w:kern w:val="1"/>
                <w:lang w:eastAsia="ar-SA"/>
              </w:rPr>
            </w:pPr>
            <w:r w:rsidRPr="007B6749">
              <w:rPr>
                <w:kern w:val="1"/>
                <w:lang w:eastAsia="ar-SA"/>
              </w:rPr>
              <w:t xml:space="preserve">Контроль за реализацией Программы осуществляется  главой </w:t>
            </w:r>
            <w:r>
              <w:rPr>
                <w:kern w:val="1"/>
                <w:lang w:eastAsia="ar-SA"/>
              </w:rPr>
              <w:t>администрации Лидского сельского поселения</w:t>
            </w:r>
          </w:p>
        </w:tc>
      </w:tr>
    </w:tbl>
    <w:p w:rsidR="00947A56" w:rsidRPr="007B6749" w:rsidRDefault="00947A56" w:rsidP="001076FE">
      <w:pPr>
        <w:jc w:val="both"/>
        <w:rPr>
          <w:kern w:val="1"/>
          <w:lang w:eastAsia="ar-SA"/>
        </w:rPr>
      </w:pPr>
    </w:p>
    <w:p w:rsidR="00947A56" w:rsidRPr="007B6749" w:rsidRDefault="00947A56" w:rsidP="001076FE">
      <w:pPr>
        <w:jc w:val="both"/>
        <w:rPr>
          <w:kern w:val="1"/>
          <w:lang w:eastAsia="ar-SA"/>
        </w:rPr>
      </w:pPr>
    </w:p>
    <w:p w:rsidR="00947A56" w:rsidRPr="007B6749" w:rsidRDefault="00947A56" w:rsidP="001076FE">
      <w:pPr>
        <w:numPr>
          <w:ilvl w:val="0"/>
          <w:numId w:val="2"/>
        </w:numPr>
        <w:jc w:val="center"/>
        <w:rPr>
          <w:b/>
          <w:kern w:val="1"/>
          <w:lang w:eastAsia="ar-SA"/>
        </w:rPr>
      </w:pPr>
      <w:r w:rsidRPr="007B6749">
        <w:rPr>
          <w:b/>
          <w:kern w:val="1"/>
          <w:lang w:eastAsia="ar-SA"/>
        </w:rPr>
        <w:t>Характеристика проблемы</w:t>
      </w:r>
    </w:p>
    <w:p w:rsidR="00947A56" w:rsidRPr="007B6749" w:rsidRDefault="00947A56" w:rsidP="001076FE">
      <w:pPr>
        <w:ind w:left="720"/>
        <w:rPr>
          <w:b/>
          <w:kern w:val="1"/>
          <w:lang w:eastAsia="ar-SA"/>
        </w:rPr>
      </w:pPr>
    </w:p>
    <w:p w:rsidR="00947A56" w:rsidRPr="007B6749" w:rsidRDefault="00947A56" w:rsidP="001076FE">
      <w:pPr>
        <w:jc w:val="both"/>
        <w:rPr>
          <w:color w:val="000000"/>
          <w:kern w:val="1"/>
          <w:lang w:eastAsia="ar-SA"/>
        </w:rPr>
      </w:pPr>
      <w:r w:rsidRPr="007B6749">
        <w:rPr>
          <w:kern w:val="1"/>
          <w:lang w:eastAsia="ar-SA"/>
        </w:rPr>
        <w:t xml:space="preserve">      </w:t>
      </w:r>
      <w:r w:rsidRPr="007B6749">
        <w:rPr>
          <w:color w:val="000000"/>
          <w:kern w:val="1"/>
          <w:shd w:val="clear" w:color="auto" w:fill="FFFFFF"/>
          <w:lang w:eastAsia="ar-SA"/>
        </w:rPr>
        <w:t>Решение проблемы обеспечения безопасности дорожного движения является одной из важнейших социально-экономических задач общегосударственного значения. Наиболее эффективными средствами, обеспечивающими решение этих задач, являются программно-целевые методы, получившие широкое распространение в сфере обеспечения безопасности дорожного движения.</w:t>
      </w:r>
    </w:p>
    <w:p w:rsidR="00947A56" w:rsidRPr="007B6749" w:rsidRDefault="00947A56" w:rsidP="001076FE">
      <w:pPr>
        <w:ind w:firstLine="567"/>
        <w:jc w:val="both"/>
        <w:rPr>
          <w:color w:val="000000"/>
          <w:kern w:val="1"/>
          <w:lang w:eastAsia="ar-SA"/>
        </w:rPr>
      </w:pPr>
      <w:r w:rsidRPr="007B6749">
        <w:rPr>
          <w:color w:val="000000"/>
          <w:kern w:val="1"/>
          <w:shd w:val="clear" w:color="auto" w:fill="FFFFFF"/>
          <w:lang w:eastAsia="ar-SA"/>
        </w:rPr>
        <w:t>Продолжающийся рост количества дорожно-транспортных происшествий и числа пострадавших в них людей еще более повышает актуальность принятия и реализации долгосрочной программы повышения безопасности дорожного движения.</w:t>
      </w:r>
    </w:p>
    <w:p w:rsidR="00947A56" w:rsidRPr="007B6749" w:rsidRDefault="00947A56" w:rsidP="001076FE">
      <w:pPr>
        <w:ind w:firstLine="567"/>
        <w:jc w:val="both"/>
        <w:rPr>
          <w:color w:val="000000"/>
          <w:kern w:val="1"/>
          <w:lang w:eastAsia="ar-SA"/>
        </w:rPr>
      </w:pPr>
      <w:r w:rsidRPr="007B6749">
        <w:rPr>
          <w:color w:val="000000"/>
          <w:kern w:val="1"/>
          <w:shd w:val="clear" w:color="auto" w:fill="FFFFFF"/>
          <w:lang w:eastAsia="ar-SA"/>
        </w:rPr>
        <w:t>Единая цель программы конкретизируется в совокупности задач, решение которых осуществляется с помощью конкретных эффективных комплексов мероприятий.</w:t>
      </w:r>
      <w:r w:rsidRPr="007B6749">
        <w:rPr>
          <w:color w:val="000000"/>
          <w:kern w:val="1"/>
          <w:lang w:eastAsia="ar-SA"/>
        </w:rPr>
        <w:t> </w:t>
      </w:r>
    </w:p>
    <w:p w:rsidR="00947A56" w:rsidRPr="007B6749" w:rsidRDefault="00947A56" w:rsidP="001076FE">
      <w:pPr>
        <w:ind w:firstLine="567"/>
        <w:jc w:val="both"/>
        <w:rPr>
          <w:color w:val="000000"/>
          <w:kern w:val="1"/>
          <w:lang w:eastAsia="ar-SA"/>
        </w:rPr>
      </w:pPr>
      <w:r w:rsidRPr="007B6749">
        <w:rPr>
          <w:color w:val="000000"/>
          <w:kern w:val="1"/>
          <w:shd w:val="clear" w:color="auto" w:fill="FFFFFF"/>
          <w:lang w:eastAsia="ar-SA"/>
        </w:rPr>
        <w:t>Программа предполагает развитие системы обеспечения безопасности дорожного движения путем последовательной реализации комплекса взаимосвязанных мероприятий, рассчитанных на четырехлетний период.</w:t>
      </w:r>
    </w:p>
    <w:p w:rsidR="00947A56" w:rsidRPr="007B6749" w:rsidRDefault="00947A56" w:rsidP="001076FE">
      <w:pPr>
        <w:ind w:firstLine="567"/>
        <w:jc w:val="both"/>
        <w:rPr>
          <w:color w:val="000000"/>
          <w:kern w:val="1"/>
          <w:lang w:eastAsia="ar-SA"/>
        </w:rPr>
      </w:pPr>
      <w:r w:rsidRPr="007B6749">
        <w:rPr>
          <w:color w:val="000000"/>
          <w:kern w:val="1"/>
          <w:shd w:val="clear" w:color="auto" w:fill="FFFFFF"/>
          <w:lang w:eastAsia="ar-SA"/>
        </w:rPr>
        <w:t>Аварийность на автотранспорте приобрела особую остроту в последние годы в связи с несоответствием существующей дорожно-транспортной инфраструктуры потребностям общества и государства в безопасном дорожном движении, недостаточной эффективностью функционирования системы обеспечения дорожного движения, крайне низкой дисциплиной участников дорожного движения.</w:t>
      </w:r>
      <w:r w:rsidRPr="007B6749">
        <w:rPr>
          <w:color w:val="000000"/>
          <w:kern w:val="1"/>
          <w:lang w:eastAsia="ar-SA"/>
        </w:rPr>
        <w:t> </w:t>
      </w:r>
    </w:p>
    <w:p w:rsidR="00947A56" w:rsidRPr="007B6749" w:rsidRDefault="00947A56" w:rsidP="001076FE">
      <w:pPr>
        <w:jc w:val="both"/>
        <w:rPr>
          <w:kern w:val="1"/>
          <w:lang w:eastAsia="ar-SA"/>
        </w:rPr>
      </w:pPr>
      <w:r w:rsidRPr="007B6749">
        <w:rPr>
          <w:kern w:val="1"/>
          <w:lang w:eastAsia="ar-SA"/>
        </w:rPr>
        <w:t xml:space="preserve">        Сложная обстановка с аварийностью и наличие тенденций к дальнейшему ухудшению ситуации во многом объясняются следующими причинами:</w:t>
      </w:r>
    </w:p>
    <w:p w:rsidR="00947A56" w:rsidRPr="007B6749" w:rsidRDefault="00947A56" w:rsidP="001076FE">
      <w:pPr>
        <w:jc w:val="both"/>
        <w:rPr>
          <w:kern w:val="1"/>
          <w:lang w:eastAsia="ar-SA"/>
        </w:rPr>
      </w:pPr>
      <w:r w:rsidRPr="007B6749">
        <w:rPr>
          <w:kern w:val="1"/>
          <w:lang w:eastAsia="ar-SA"/>
        </w:rPr>
        <w:t>- постоянно возрастающая мобильность населения;</w:t>
      </w:r>
    </w:p>
    <w:p w:rsidR="00947A56" w:rsidRPr="007B6749" w:rsidRDefault="00947A56" w:rsidP="001076FE">
      <w:pPr>
        <w:jc w:val="both"/>
        <w:rPr>
          <w:kern w:val="1"/>
          <w:lang w:eastAsia="ar-SA"/>
        </w:rPr>
      </w:pPr>
      <w:r w:rsidRPr="007B6749">
        <w:rPr>
          <w:kern w:val="1"/>
          <w:lang w:eastAsia="ar-SA"/>
        </w:rPr>
        <w:t>- уменьшение перевозок общественным транспортом и увеличение перевозок личным транспортом;</w:t>
      </w:r>
    </w:p>
    <w:p w:rsidR="00947A56" w:rsidRPr="007B6749" w:rsidRDefault="00947A56" w:rsidP="001076FE">
      <w:pPr>
        <w:jc w:val="both"/>
        <w:rPr>
          <w:kern w:val="1"/>
          <w:lang w:eastAsia="ar-SA"/>
        </w:rPr>
      </w:pPr>
      <w:r w:rsidRPr="007B6749">
        <w:rPr>
          <w:kern w:val="1"/>
          <w:lang w:eastAsia="ar-SA"/>
        </w:rPr>
        <w:t>- нарастающая диспропорция между увеличением количества автомобилей и протяженностью улично-дорожной сети, не рассчитанной на современные транспортные потоки.</w:t>
      </w:r>
    </w:p>
    <w:p w:rsidR="00947A56" w:rsidRPr="007B6749" w:rsidRDefault="00947A56" w:rsidP="001076FE">
      <w:pPr>
        <w:jc w:val="both"/>
        <w:rPr>
          <w:kern w:val="1"/>
          <w:lang w:eastAsia="ar-SA"/>
        </w:rPr>
      </w:pPr>
      <w:r w:rsidRPr="007B6749">
        <w:rPr>
          <w:kern w:val="1"/>
          <w:lang w:eastAsia="ar-SA"/>
        </w:rPr>
        <w:t xml:space="preserve">       Следствием такого положения дел являются ухудшение условий дорожного движения и, как следствие, рост количества ДТП.</w:t>
      </w:r>
    </w:p>
    <w:p w:rsidR="00947A56" w:rsidRPr="007B6749" w:rsidRDefault="00947A56" w:rsidP="001076FE">
      <w:pPr>
        <w:jc w:val="both"/>
        <w:rPr>
          <w:kern w:val="1"/>
          <w:lang w:eastAsia="ar-SA"/>
        </w:rPr>
      </w:pPr>
      <w:r w:rsidRPr="007B6749">
        <w:rPr>
          <w:kern w:val="1"/>
          <w:lang w:eastAsia="ar-SA"/>
        </w:rPr>
        <w:t xml:space="preserve">       Анализ особенностей современного дорожно-транспортного травматизма показывает, что происходит постепенное увеличение количества ДТП, в результате которых пострадавшие получают травмы, характеризующиеся особой степенью тяжести. Это характерно для ДТП на автомобильных дорогах как в населенных пунктах так и вне населенных пунктов. </w:t>
      </w:r>
    </w:p>
    <w:p w:rsidR="00947A56" w:rsidRPr="007B6749" w:rsidRDefault="00947A56" w:rsidP="001076FE">
      <w:pPr>
        <w:jc w:val="both"/>
        <w:rPr>
          <w:kern w:val="1"/>
          <w:lang w:eastAsia="ar-SA"/>
        </w:rPr>
      </w:pPr>
      <w:r w:rsidRPr="007B6749">
        <w:rPr>
          <w:kern w:val="1"/>
          <w:lang w:eastAsia="ar-SA"/>
        </w:rPr>
        <w:t xml:space="preserve">       Усугубление обстановки с аварийностью и наличие проблемы обеспечения безопасности дорожного движения требуют выработки и реализации долгосрочной государственной стратегии, а также формирования эффективных механизмов взаимодействия органов местного самоуправления с другими ведомствами при возможно более полном учете интересов граждан.</w:t>
      </w:r>
    </w:p>
    <w:p w:rsidR="00947A56" w:rsidRPr="007B6749" w:rsidRDefault="00947A56" w:rsidP="001076FE">
      <w:pPr>
        <w:jc w:val="both"/>
        <w:rPr>
          <w:kern w:val="1"/>
          <w:lang w:eastAsia="ar-SA"/>
        </w:rPr>
      </w:pPr>
      <w:r w:rsidRPr="007B6749">
        <w:rPr>
          <w:kern w:val="1"/>
          <w:lang w:eastAsia="ar-SA"/>
        </w:rPr>
        <w:t xml:space="preserve">    Необходимость разработки и реализации Программы обусловлена следующими причинами: </w:t>
      </w:r>
    </w:p>
    <w:p w:rsidR="00947A56" w:rsidRPr="007B6749" w:rsidRDefault="00947A56" w:rsidP="001076FE">
      <w:pPr>
        <w:jc w:val="both"/>
        <w:rPr>
          <w:kern w:val="1"/>
          <w:lang w:eastAsia="ar-SA"/>
        </w:rPr>
      </w:pPr>
      <w:r w:rsidRPr="007B6749">
        <w:rPr>
          <w:kern w:val="1"/>
          <w:lang w:eastAsia="ar-SA"/>
        </w:rPr>
        <w:t>- Социально-экономическая</w:t>
      </w:r>
      <w:r w:rsidRPr="007B6749">
        <w:rPr>
          <w:kern w:val="1"/>
          <w:lang w:eastAsia="ar-SA"/>
        </w:rPr>
        <w:tab/>
        <w:t>острота проблемы;</w:t>
      </w:r>
    </w:p>
    <w:p w:rsidR="00947A56" w:rsidRPr="007B6749" w:rsidRDefault="00947A56" w:rsidP="001076FE">
      <w:pPr>
        <w:jc w:val="both"/>
        <w:rPr>
          <w:kern w:val="1"/>
          <w:lang w:eastAsia="ar-SA"/>
        </w:rPr>
      </w:pPr>
      <w:r w:rsidRPr="007B6749">
        <w:rPr>
          <w:kern w:val="1"/>
          <w:lang w:eastAsia="ar-SA"/>
        </w:rPr>
        <w:t>- Межотраслевой и межведомственный характер проблемы.</w:t>
      </w:r>
    </w:p>
    <w:p w:rsidR="00947A56" w:rsidRPr="007B6749" w:rsidRDefault="00947A56" w:rsidP="001076FE">
      <w:pPr>
        <w:jc w:val="both"/>
        <w:rPr>
          <w:kern w:val="1"/>
          <w:lang w:eastAsia="ar-SA"/>
        </w:rPr>
      </w:pPr>
      <w:r w:rsidRPr="007B6749">
        <w:rPr>
          <w:kern w:val="1"/>
          <w:lang w:eastAsia="ar-SA"/>
        </w:rPr>
        <w:t>- Необходимость привлечения к решению проблемы федеральных органов государственной власти, региональных органов государственной власти, органов местного самоуправления и общественных институтов.</w:t>
      </w:r>
    </w:p>
    <w:p w:rsidR="00947A56" w:rsidRPr="007B6749" w:rsidRDefault="00947A56" w:rsidP="001076FE">
      <w:pPr>
        <w:jc w:val="both"/>
        <w:rPr>
          <w:kern w:val="1"/>
          <w:lang w:eastAsia="ar-SA"/>
        </w:rPr>
      </w:pPr>
      <w:r w:rsidRPr="007B6749">
        <w:rPr>
          <w:kern w:val="1"/>
          <w:lang w:eastAsia="ar-SA"/>
        </w:rPr>
        <w:t xml:space="preserve">       Применение программно-целевого метода позволит осуществить:</w:t>
      </w:r>
    </w:p>
    <w:p w:rsidR="00947A56" w:rsidRPr="007B6749" w:rsidRDefault="00947A56" w:rsidP="001076FE">
      <w:pPr>
        <w:jc w:val="both"/>
        <w:rPr>
          <w:kern w:val="1"/>
          <w:lang w:eastAsia="ar-SA"/>
        </w:rPr>
      </w:pPr>
      <w:r w:rsidRPr="007B6749">
        <w:rPr>
          <w:kern w:val="1"/>
          <w:lang w:eastAsia="ar-SA"/>
        </w:rPr>
        <w:t>- формирование основ и приоритетных направлений профилактики ДТП и снижения тяжести их последствий;</w:t>
      </w:r>
    </w:p>
    <w:p w:rsidR="00947A56" w:rsidRPr="007B6749" w:rsidRDefault="00947A56" w:rsidP="001076FE">
      <w:pPr>
        <w:jc w:val="both"/>
        <w:rPr>
          <w:kern w:val="1"/>
          <w:lang w:eastAsia="ar-SA"/>
        </w:rPr>
      </w:pPr>
      <w:r w:rsidRPr="007B6749">
        <w:rPr>
          <w:kern w:val="1"/>
          <w:lang w:eastAsia="ar-SA"/>
        </w:rPr>
        <w:t>- реализацию комплекса мероприятий, в том числе профилактического характера, снижающих количество ДТП с пострадавшими и количество</w:t>
      </w:r>
      <w:bookmarkStart w:id="1" w:name="bookmark4"/>
      <w:r w:rsidRPr="007B6749">
        <w:rPr>
          <w:kern w:val="1"/>
          <w:lang w:eastAsia="ar-SA"/>
        </w:rPr>
        <w:t xml:space="preserve"> лиц, погибших в результате ДТП, среди взрослого и детского населения.</w:t>
      </w:r>
    </w:p>
    <w:p w:rsidR="00947A56" w:rsidRPr="007B6749" w:rsidRDefault="00947A56" w:rsidP="001076FE">
      <w:pPr>
        <w:ind w:firstLine="567"/>
        <w:jc w:val="both"/>
      </w:pPr>
      <w:r w:rsidRPr="007B6749">
        <w:t xml:space="preserve">Ожидаемый эффект от реализации Программы «Формирование законопослушного поведения участников дорожного движения на территории </w:t>
      </w:r>
      <w:r>
        <w:t>Лидского сельского поселения</w:t>
      </w:r>
      <w:r w:rsidRPr="007B6749">
        <w:t xml:space="preserve"> </w:t>
      </w:r>
      <w:r>
        <w:t>Бокситогорского</w:t>
      </w:r>
      <w:r w:rsidRPr="007B6749">
        <w:t xml:space="preserve"> муниципальн</w:t>
      </w:r>
      <w:r>
        <w:t>ого</w:t>
      </w:r>
      <w:r w:rsidRPr="007B6749">
        <w:t xml:space="preserve"> район</w:t>
      </w:r>
      <w:r>
        <w:t>а</w:t>
      </w:r>
      <w:r w:rsidRPr="007B6749">
        <w:t xml:space="preserve"> Ленинградской области  на 2019-2021 годы» обеспечение </w:t>
      </w:r>
      <w:r w:rsidRPr="007B6749">
        <w:rPr>
          <w:spacing w:val="2"/>
          <w:shd w:val="clear" w:color="auto" w:fill="FFFFFF"/>
        </w:rPr>
        <w:t xml:space="preserve">безопасности дорожного движения,  </w:t>
      </w:r>
      <w:r w:rsidRPr="007B6749">
        <w:t>сокращение количества дорожно-транспортных происшествий с пострадавшими.</w:t>
      </w:r>
    </w:p>
    <w:p w:rsidR="00947A56" w:rsidRPr="007B6749" w:rsidRDefault="00947A56" w:rsidP="001076FE">
      <w:pPr>
        <w:jc w:val="both"/>
        <w:rPr>
          <w:kern w:val="1"/>
          <w:lang w:eastAsia="ar-SA"/>
        </w:rPr>
      </w:pPr>
    </w:p>
    <w:p w:rsidR="00947A56" w:rsidRPr="007B6749" w:rsidRDefault="00947A56" w:rsidP="001076FE">
      <w:pPr>
        <w:numPr>
          <w:ilvl w:val="0"/>
          <w:numId w:val="2"/>
        </w:numPr>
        <w:jc w:val="center"/>
        <w:rPr>
          <w:b/>
          <w:kern w:val="1"/>
          <w:lang w:eastAsia="ar-SA"/>
        </w:rPr>
      </w:pPr>
      <w:r w:rsidRPr="007B6749">
        <w:rPr>
          <w:b/>
          <w:kern w:val="1"/>
          <w:lang w:eastAsia="ar-SA"/>
        </w:rPr>
        <w:t>Основные цели и задачи программы</w:t>
      </w:r>
    </w:p>
    <w:p w:rsidR="00947A56" w:rsidRPr="007B6749" w:rsidRDefault="00947A56" w:rsidP="001076FE">
      <w:pPr>
        <w:ind w:left="720"/>
        <w:jc w:val="both"/>
        <w:rPr>
          <w:b/>
          <w:kern w:val="1"/>
          <w:lang w:eastAsia="ar-SA"/>
        </w:rPr>
      </w:pPr>
    </w:p>
    <w:p w:rsidR="00947A56" w:rsidRPr="007B6749" w:rsidRDefault="00947A56" w:rsidP="001076FE">
      <w:pPr>
        <w:jc w:val="both"/>
        <w:rPr>
          <w:kern w:val="1"/>
          <w:lang w:eastAsia="ar-SA"/>
        </w:rPr>
      </w:pPr>
      <w:r w:rsidRPr="007B6749">
        <w:rPr>
          <w:kern w:val="1"/>
          <w:lang w:eastAsia="ar-SA"/>
        </w:rPr>
        <w:t xml:space="preserve">   Основной целью Программы является сокращение количества лиц, погибших в результате ДТП, и количества ДТП с пострадавшими. Это позволит снизить показатели аварийности и, следовательно, уменьшить социальную остроту проблемы. Условиями достижения целей Программы является решение следующих задач: </w:t>
      </w:r>
    </w:p>
    <w:p w:rsidR="00947A56" w:rsidRPr="007B6749" w:rsidRDefault="00947A56" w:rsidP="001076FE">
      <w:pPr>
        <w:jc w:val="both"/>
        <w:rPr>
          <w:kern w:val="1"/>
          <w:lang w:eastAsia="ar-SA"/>
        </w:rPr>
      </w:pPr>
      <w:r w:rsidRPr="007B6749">
        <w:rPr>
          <w:kern w:val="1"/>
          <w:lang w:eastAsia="ar-SA"/>
        </w:rPr>
        <w:t>- предупреждение опасного поведения участников дорожного движения и профилактика ДТП;</w:t>
      </w:r>
    </w:p>
    <w:p w:rsidR="00947A56" w:rsidRPr="007B6749" w:rsidRDefault="00947A56" w:rsidP="001076FE">
      <w:pPr>
        <w:jc w:val="both"/>
        <w:rPr>
          <w:kern w:val="1"/>
          <w:lang w:eastAsia="ar-SA"/>
        </w:rPr>
      </w:pPr>
      <w:r w:rsidRPr="007B6749">
        <w:rPr>
          <w:kern w:val="1"/>
          <w:lang w:eastAsia="ar-SA"/>
        </w:rPr>
        <w:t>- совершенствование контрольно-надзорной деятельности в сфере обеспечения безопасности дорожного движения;</w:t>
      </w:r>
    </w:p>
    <w:p w:rsidR="00947A56" w:rsidRPr="007B6749" w:rsidRDefault="00947A56" w:rsidP="001076FE">
      <w:pPr>
        <w:jc w:val="both"/>
        <w:rPr>
          <w:kern w:val="1"/>
          <w:lang w:eastAsia="ar-SA"/>
        </w:rPr>
      </w:pPr>
      <w:r w:rsidRPr="007B6749">
        <w:rPr>
          <w:kern w:val="1"/>
          <w:lang w:eastAsia="ar-SA"/>
        </w:rPr>
        <w:t>- совершенствование организации движения транспорта и пешеходов в поселении.</w:t>
      </w:r>
    </w:p>
    <w:p w:rsidR="00947A56" w:rsidRPr="007B6749" w:rsidRDefault="00947A56" w:rsidP="001076FE">
      <w:pPr>
        <w:jc w:val="both"/>
        <w:rPr>
          <w:kern w:val="1"/>
          <w:lang w:eastAsia="ar-SA"/>
        </w:rPr>
      </w:pPr>
      <w:r w:rsidRPr="007B6749">
        <w:rPr>
          <w:kern w:val="1"/>
          <w:lang w:eastAsia="ar-SA"/>
        </w:rPr>
        <w:t xml:space="preserve">   Предусматривается реализация таких мероприятий, как:</w:t>
      </w:r>
    </w:p>
    <w:p w:rsidR="00947A56" w:rsidRPr="007B6749" w:rsidRDefault="00947A56" w:rsidP="001076FE">
      <w:pPr>
        <w:jc w:val="both"/>
        <w:rPr>
          <w:kern w:val="1"/>
          <w:lang w:eastAsia="ar-SA"/>
        </w:rPr>
      </w:pPr>
      <w:r w:rsidRPr="007B6749">
        <w:rPr>
          <w:kern w:val="1"/>
          <w:lang w:eastAsia="ar-SA"/>
        </w:rPr>
        <w:t>- продолжение пропагандистских кампаний, направленных на формирование у участников дорожного движения устойчивых стереотипов законопослушного поведения;</w:t>
      </w:r>
    </w:p>
    <w:p w:rsidR="00947A56" w:rsidRPr="007B6749" w:rsidRDefault="00947A56" w:rsidP="001076FE">
      <w:pPr>
        <w:jc w:val="both"/>
        <w:rPr>
          <w:kern w:val="1"/>
          <w:lang w:eastAsia="ar-SA"/>
        </w:rPr>
      </w:pPr>
      <w:r w:rsidRPr="007B6749">
        <w:rPr>
          <w:kern w:val="1"/>
          <w:lang w:eastAsia="ar-SA"/>
        </w:rPr>
        <w:t>- совершенствование работы по профилактике и сокращению детского дорожно</w:t>
      </w:r>
      <w:r w:rsidRPr="007B6749">
        <w:rPr>
          <w:kern w:val="1"/>
          <w:lang w:eastAsia="ar-SA"/>
        </w:rPr>
        <w:softHyphen/>
        <w:t xml:space="preserve">-транспортного травматизма; </w:t>
      </w:r>
    </w:p>
    <w:p w:rsidR="00947A56" w:rsidRPr="007B6749" w:rsidRDefault="00947A56" w:rsidP="001076FE">
      <w:pPr>
        <w:jc w:val="both"/>
        <w:rPr>
          <w:kern w:val="1"/>
          <w:lang w:eastAsia="ar-SA"/>
        </w:rPr>
      </w:pPr>
      <w:r w:rsidRPr="007B6749">
        <w:rPr>
          <w:kern w:val="1"/>
          <w:lang w:eastAsia="ar-SA"/>
        </w:rPr>
        <w:t>- формирование у населения, особенно у детей, навыков безопасного поведения на дорогах.</w:t>
      </w:r>
    </w:p>
    <w:p w:rsidR="00947A56" w:rsidRPr="007B6749" w:rsidRDefault="00947A56" w:rsidP="001076FE">
      <w:pPr>
        <w:jc w:val="both"/>
        <w:rPr>
          <w:kern w:val="1"/>
          <w:lang w:eastAsia="ar-SA"/>
        </w:rPr>
      </w:pPr>
      <w:r w:rsidRPr="007B6749">
        <w:rPr>
          <w:kern w:val="1"/>
          <w:shd w:val="clear" w:color="auto" w:fill="FFFFFF"/>
          <w:lang w:eastAsia="ar-SA"/>
        </w:rPr>
        <w:t xml:space="preserve">     Прогнозируемые значения целевых индикаторов и показателей муниципальной целевой Программы в целом и за период реализации Программы с разбивкой по годам приведены в приложении №1 к настоящей Программе.</w:t>
      </w:r>
    </w:p>
    <w:p w:rsidR="00947A56" w:rsidRPr="007B6749" w:rsidRDefault="00947A56" w:rsidP="001076FE">
      <w:pPr>
        <w:jc w:val="both"/>
        <w:rPr>
          <w:kern w:val="1"/>
          <w:lang w:eastAsia="ar-SA"/>
        </w:rPr>
      </w:pPr>
    </w:p>
    <w:bookmarkEnd w:id="1"/>
    <w:p w:rsidR="00947A56" w:rsidRPr="007B6749" w:rsidRDefault="00947A56" w:rsidP="001076FE">
      <w:pPr>
        <w:numPr>
          <w:ilvl w:val="0"/>
          <w:numId w:val="2"/>
        </w:numPr>
        <w:jc w:val="center"/>
        <w:rPr>
          <w:b/>
          <w:kern w:val="1"/>
          <w:lang w:eastAsia="ar-SA"/>
        </w:rPr>
      </w:pPr>
      <w:r w:rsidRPr="007B6749">
        <w:rPr>
          <w:b/>
          <w:kern w:val="1"/>
          <w:lang w:eastAsia="ar-SA"/>
        </w:rPr>
        <w:t>Перечень мероприятий программы</w:t>
      </w:r>
    </w:p>
    <w:p w:rsidR="00947A56" w:rsidRPr="007B6749" w:rsidRDefault="00947A56" w:rsidP="001076FE">
      <w:pPr>
        <w:ind w:left="720"/>
        <w:jc w:val="both"/>
        <w:rPr>
          <w:b/>
          <w:kern w:val="1"/>
          <w:lang w:eastAsia="ar-SA"/>
        </w:rPr>
      </w:pPr>
    </w:p>
    <w:p w:rsidR="00947A56" w:rsidRPr="007B6749" w:rsidRDefault="00947A56" w:rsidP="001076FE">
      <w:pPr>
        <w:jc w:val="both"/>
        <w:rPr>
          <w:kern w:val="1"/>
          <w:lang w:eastAsia="ar-SA"/>
        </w:rPr>
      </w:pPr>
      <w:r w:rsidRPr="007B6749">
        <w:rPr>
          <w:kern w:val="1"/>
          <w:lang w:eastAsia="ar-SA"/>
        </w:rPr>
        <w:t xml:space="preserve">     Мероприятия, направленные на повышение правового сознания и предупреждение опасного поведения участников дорожного движения: изготовление типовых уголков безопасности для общеобразовательных учреждений, проведение конкурсов. Данные мероприятия позволят выстроить комплексную систему профилактики детского дорожно</w:t>
      </w:r>
      <w:r w:rsidRPr="007B6749">
        <w:rPr>
          <w:kern w:val="1"/>
          <w:lang w:eastAsia="ar-SA"/>
        </w:rPr>
        <w:softHyphen/>
        <w:t>-транспортного травматизма в поселении и повысить уровень правового сознания.</w:t>
      </w:r>
    </w:p>
    <w:p w:rsidR="00947A56" w:rsidRPr="007B6749" w:rsidRDefault="00947A56" w:rsidP="001076FE">
      <w:pPr>
        <w:jc w:val="both"/>
        <w:rPr>
          <w:kern w:val="1"/>
          <w:lang w:eastAsia="ar-SA"/>
        </w:rPr>
      </w:pPr>
    </w:p>
    <w:tbl>
      <w:tblPr>
        <w:tblW w:w="9384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70"/>
        <w:gridCol w:w="3925"/>
        <w:gridCol w:w="992"/>
        <w:gridCol w:w="1276"/>
        <w:gridCol w:w="2721"/>
      </w:tblGrid>
      <w:tr w:rsidR="00947A56" w:rsidRPr="007B6749" w:rsidTr="003B3983">
        <w:trPr>
          <w:trHeight w:hRule="exact" w:val="1142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after="60" w:line="180" w:lineRule="exact"/>
              <w:ind w:left="120"/>
              <w:jc w:val="center"/>
              <w:rPr>
                <w:spacing w:val="3"/>
              </w:rPr>
            </w:pPr>
            <w:r w:rsidRPr="007B6749">
              <w:rPr>
                <w:color w:val="000000"/>
                <w:spacing w:val="5"/>
                <w:shd w:val="clear" w:color="auto" w:fill="FFFFFF"/>
                <w:lang w:val="en-US"/>
              </w:rPr>
              <w:t>N</w:t>
            </w:r>
          </w:p>
          <w:p w:rsidR="00947A56" w:rsidRPr="007B6749" w:rsidRDefault="00947A56" w:rsidP="00D26850">
            <w:pPr>
              <w:spacing w:before="60" w:line="180" w:lineRule="exact"/>
              <w:ind w:left="120"/>
              <w:jc w:val="center"/>
              <w:rPr>
                <w:spacing w:val="3"/>
              </w:rPr>
            </w:pPr>
            <w:r w:rsidRPr="007B6749">
              <w:rPr>
                <w:color w:val="000000"/>
                <w:spacing w:val="5"/>
                <w:shd w:val="clear" w:color="auto" w:fill="FFFFFF"/>
              </w:rPr>
              <w:t>п/п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250" w:lineRule="exact"/>
              <w:jc w:val="center"/>
              <w:rPr>
                <w:spacing w:val="3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317" w:lineRule="exact"/>
              <w:jc w:val="center"/>
              <w:rPr>
                <w:spacing w:val="3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Срок</w:t>
            </w:r>
          </w:p>
          <w:p w:rsidR="00947A56" w:rsidRPr="007B6749" w:rsidRDefault="00947A56" w:rsidP="00D26850">
            <w:pPr>
              <w:spacing w:line="317" w:lineRule="exact"/>
              <w:jc w:val="center"/>
              <w:rPr>
                <w:spacing w:val="3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исполн</w:t>
            </w:r>
          </w:p>
          <w:p w:rsidR="00947A56" w:rsidRPr="007B6749" w:rsidRDefault="00947A56" w:rsidP="00D26850">
            <w:pPr>
              <w:spacing w:line="317" w:lineRule="exact"/>
              <w:jc w:val="center"/>
              <w:rPr>
                <w:spacing w:val="3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274" w:lineRule="exact"/>
              <w:jc w:val="center"/>
              <w:rPr>
                <w:spacing w:val="3"/>
              </w:rPr>
            </w:pPr>
            <w:r w:rsidRPr="007B6749">
              <w:rPr>
                <w:color w:val="000000"/>
                <w:shd w:val="clear" w:color="auto" w:fill="FFFFFF"/>
              </w:rPr>
              <w:t>Объемы финанси</w:t>
            </w:r>
            <w:r w:rsidRPr="007B6749">
              <w:rPr>
                <w:color w:val="000000"/>
                <w:shd w:val="clear" w:color="auto" w:fill="FFFFFF"/>
              </w:rPr>
              <w:softHyphen/>
              <w:t>рования, тыс. руб.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250" w:lineRule="exact"/>
              <w:jc w:val="center"/>
              <w:rPr>
                <w:spacing w:val="3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Исполнители</w:t>
            </w:r>
          </w:p>
        </w:tc>
      </w:tr>
      <w:tr w:rsidR="00947A56" w:rsidRPr="007B6749" w:rsidTr="003B3983">
        <w:trPr>
          <w:trHeight w:hRule="exact" w:val="33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230" w:lineRule="exact"/>
              <w:ind w:left="120"/>
              <w:jc w:val="center"/>
              <w:rPr>
                <w:spacing w:val="3"/>
              </w:rPr>
            </w:pPr>
            <w:r w:rsidRPr="007B6749"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180" w:lineRule="exact"/>
              <w:jc w:val="center"/>
              <w:rPr>
                <w:spacing w:val="3"/>
              </w:rPr>
            </w:pPr>
            <w:r w:rsidRPr="007B6749">
              <w:rPr>
                <w:color w:val="000000"/>
                <w:spacing w:val="5"/>
                <w:shd w:val="clear" w:color="auto" w:fill="FFFFFF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250" w:lineRule="exact"/>
              <w:jc w:val="center"/>
              <w:rPr>
                <w:spacing w:val="3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250" w:lineRule="exact"/>
              <w:jc w:val="center"/>
              <w:rPr>
                <w:spacing w:val="3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250" w:lineRule="exact"/>
              <w:jc w:val="center"/>
              <w:rPr>
                <w:spacing w:val="3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5</w:t>
            </w:r>
          </w:p>
        </w:tc>
      </w:tr>
      <w:tr w:rsidR="00947A56" w:rsidRPr="007B6749" w:rsidTr="003B3983">
        <w:trPr>
          <w:trHeight w:hRule="exact" w:val="13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230" w:lineRule="exact"/>
              <w:ind w:left="120"/>
              <w:jc w:val="center"/>
              <w:rPr>
                <w:spacing w:val="3"/>
              </w:rPr>
            </w:pPr>
            <w:r w:rsidRPr="007B6749">
              <w:rPr>
                <w:color w:val="000000"/>
                <w:shd w:val="clear" w:color="auto" w:fill="FFFFFF"/>
              </w:rPr>
              <w:t>1</w:t>
            </w:r>
            <w:r w:rsidRPr="007B6749">
              <w:rPr>
                <w:b/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322" w:lineRule="exact"/>
              <w:ind w:left="80"/>
              <w:jc w:val="center"/>
              <w:rPr>
                <w:spacing w:val="3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Подготовка методических рекомендаций по обучению детей правилам безопасности дорожного движения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jc w:val="center"/>
            </w:pPr>
            <w:r w:rsidRPr="007B6749">
              <w:t>2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after="60" w:line="210" w:lineRule="exact"/>
              <w:jc w:val="center"/>
              <w:rPr>
                <w:spacing w:val="3"/>
              </w:rPr>
            </w:pPr>
            <w:r w:rsidRPr="007B6749">
              <w:rPr>
                <w:color w:val="000000"/>
                <w:shd w:val="clear" w:color="auto" w:fill="FFFFFF"/>
              </w:rPr>
              <w:t>Не</w:t>
            </w:r>
          </w:p>
          <w:p w:rsidR="00947A56" w:rsidRPr="007B6749" w:rsidRDefault="00947A56" w:rsidP="00D26850">
            <w:pPr>
              <w:spacing w:before="60" w:line="210" w:lineRule="exact"/>
              <w:jc w:val="center"/>
              <w:rPr>
                <w:spacing w:val="3"/>
              </w:rPr>
            </w:pPr>
            <w:r w:rsidRPr="007B6749">
              <w:rPr>
                <w:color w:val="000000"/>
                <w:shd w:val="clear" w:color="auto" w:fill="FFFFFF"/>
              </w:rPr>
              <w:t>требуется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322" w:lineRule="exact"/>
              <w:ind w:left="80"/>
              <w:jc w:val="center"/>
              <w:rPr>
                <w:spacing w:val="3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Образовательные учреждения, ГИБДД</w:t>
            </w:r>
          </w:p>
        </w:tc>
      </w:tr>
      <w:tr w:rsidR="00947A56" w:rsidRPr="007B6749" w:rsidTr="003B3983">
        <w:trPr>
          <w:trHeight w:hRule="exact" w:val="297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180" w:lineRule="exact"/>
              <w:ind w:left="120"/>
              <w:jc w:val="center"/>
              <w:rPr>
                <w:color w:val="000000"/>
                <w:spacing w:val="5"/>
                <w:shd w:val="clear" w:color="auto" w:fill="FFFFFF"/>
              </w:rPr>
            </w:pPr>
          </w:p>
          <w:p w:rsidR="00947A56" w:rsidRPr="007B6749" w:rsidRDefault="00947A56" w:rsidP="00D26850">
            <w:pPr>
              <w:spacing w:line="180" w:lineRule="exact"/>
              <w:ind w:left="120"/>
              <w:jc w:val="center"/>
              <w:rPr>
                <w:spacing w:val="3"/>
              </w:rPr>
            </w:pPr>
            <w:r w:rsidRPr="007B6749">
              <w:rPr>
                <w:color w:val="000000"/>
                <w:spacing w:val="5"/>
                <w:shd w:val="clear" w:color="auto" w:fill="FFFFFF"/>
              </w:rPr>
              <w:t>2.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7A56" w:rsidRPr="007B6749" w:rsidRDefault="00947A56" w:rsidP="003B3983">
            <w:pPr>
              <w:spacing w:line="322" w:lineRule="exact"/>
              <w:ind w:left="80"/>
              <w:jc w:val="center"/>
              <w:rPr>
                <w:spacing w:val="3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Обеспечение</w:t>
            </w:r>
            <w:r>
              <w:rPr>
                <w:spacing w:val="3"/>
              </w:rPr>
              <w:t xml:space="preserve"> </w:t>
            </w:r>
            <w:r w:rsidRPr="007B6749">
              <w:rPr>
                <w:color w:val="000000"/>
                <w:spacing w:val="3"/>
                <w:shd w:val="clear" w:color="auto" w:fill="FFFFFF"/>
              </w:rPr>
              <w:t>муниципальных</w:t>
            </w:r>
            <w:r>
              <w:rPr>
                <w:spacing w:val="3"/>
              </w:rPr>
              <w:t xml:space="preserve"> </w:t>
            </w:r>
            <w:r>
              <w:rPr>
                <w:color w:val="000000"/>
                <w:spacing w:val="3"/>
                <w:shd w:val="clear" w:color="auto" w:fill="FFFFFF"/>
              </w:rPr>
              <w:t>о</w:t>
            </w:r>
            <w:r w:rsidRPr="007B6749">
              <w:rPr>
                <w:color w:val="000000"/>
                <w:spacing w:val="3"/>
                <w:shd w:val="clear" w:color="auto" w:fill="FFFFFF"/>
              </w:rPr>
              <w:t>бразовательных</w:t>
            </w:r>
            <w:r>
              <w:rPr>
                <w:spacing w:val="3"/>
              </w:rPr>
              <w:t xml:space="preserve"> </w:t>
            </w:r>
            <w:r w:rsidRPr="007B6749">
              <w:rPr>
                <w:color w:val="000000"/>
                <w:spacing w:val="3"/>
                <w:shd w:val="clear" w:color="auto" w:fill="FFFFFF"/>
              </w:rPr>
              <w:t>учреждений перечнем</w:t>
            </w:r>
            <w:r>
              <w:rPr>
                <w:spacing w:val="3"/>
              </w:rPr>
              <w:t xml:space="preserve"> </w:t>
            </w:r>
            <w:r w:rsidRPr="007B6749">
              <w:rPr>
                <w:color w:val="000000"/>
                <w:spacing w:val="3"/>
                <w:shd w:val="clear" w:color="auto" w:fill="FFFFFF"/>
              </w:rPr>
              <w:t>нормативно-правовой</w:t>
            </w:r>
            <w:r>
              <w:rPr>
                <w:spacing w:val="3"/>
              </w:rPr>
              <w:t xml:space="preserve"> </w:t>
            </w:r>
            <w:r w:rsidRPr="007B6749">
              <w:rPr>
                <w:color w:val="000000"/>
                <w:spacing w:val="3"/>
                <w:shd w:val="clear" w:color="auto" w:fill="FFFFFF"/>
              </w:rPr>
              <w:t>документации,</w:t>
            </w:r>
            <w:r>
              <w:rPr>
                <w:spacing w:val="3"/>
              </w:rPr>
              <w:t xml:space="preserve"> </w:t>
            </w:r>
            <w:r w:rsidRPr="007B6749">
              <w:rPr>
                <w:color w:val="000000"/>
                <w:spacing w:val="3"/>
                <w:shd w:val="clear" w:color="auto" w:fill="FFFFFF"/>
              </w:rPr>
              <w:t>регламентирующей</w:t>
            </w:r>
          </w:p>
          <w:p w:rsidR="00947A56" w:rsidRPr="007B6749" w:rsidRDefault="00947A56" w:rsidP="003B3983">
            <w:pPr>
              <w:spacing w:line="322" w:lineRule="exact"/>
              <w:ind w:left="80"/>
              <w:jc w:val="center"/>
              <w:rPr>
                <w:spacing w:val="3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деятельность</w:t>
            </w:r>
            <w:r>
              <w:rPr>
                <w:spacing w:val="3"/>
              </w:rPr>
              <w:t xml:space="preserve"> </w:t>
            </w:r>
            <w:r w:rsidRPr="007B6749">
              <w:rPr>
                <w:color w:val="000000"/>
                <w:spacing w:val="3"/>
                <w:shd w:val="clear" w:color="auto" w:fill="FFFFFF"/>
              </w:rPr>
              <w:t>образовательных</w:t>
            </w:r>
            <w:r>
              <w:rPr>
                <w:spacing w:val="3"/>
              </w:rPr>
              <w:t xml:space="preserve"> </w:t>
            </w:r>
            <w:r w:rsidRPr="007B6749">
              <w:rPr>
                <w:color w:val="000000"/>
                <w:spacing w:val="3"/>
                <w:shd w:val="clear" w:color="auto" w:fill="FFFFFF"/>
              </w:rPr>
              <w:t>учреждений по</w:t>
            </w:r>
            <w:r>
              <w:rPr>
                <w:spacing w:val="3"/>
              </w:rPr>
              <w:t xml:space="preserve"> </w:t>
            </w:r>
            <w:r w:rsidRPr="007B6749">
              <w:rPr>
                <w:color w:val="000000"/>
                <w:spacing w:val="3"/>
                <w:shd w:val="clear" w:color="auto" w:fill="FFFFFF"/>
              </w:rPr>
              <w:t>обеспечению безопасности</w:t>
            </w:r>
            <w:r>
              <w:rPr>
                <w:spacing w:val="3"/>
              </w:rPr>
              <w:t xml:space="preserve"> </w:t>
            </w:r>
            <w:r w:rsidRPr="007B6749">
              <w:rPr>
                <w:color w:val="000000"/>
                <w:spacing w:val="3"/>
                <w:shd w:val="clear" w:color="auto" w:fill="FFFFFF"/>
              </w:rPr>
              <w:t>дорожного движения и</w:t>
            </w:r>
            <w:r>
              <w:rPr>
                <w:spacing w:val="3"/>
              </w:rPr>
              <w:t xml:space="preserve"> </w:t>
            </w:r>
            <w:r w:rsidRPr="007B6749">
              <w:rPr>
                <w:color w:val="000000"/>
                <w:spacing w:val="3"/>
                <w:shd w:val="clear" w:color="auto" w:fill="FFFFFF"/>
              </w:rPr>
              <w:t>снижению детского</w:t>
            </w:r>
            <w:r>
              <w:rPr>
                <w:spacing w:val="3"/>
              </w:rPr>
              <w:t xml:space="preserve"> </w:t>
            </w:r>
            <w:r w:rsidRPr="007B6749">
              <w:rPr>
                <w:color w:val="000000"/>
                <w:spacing w:val="3"/>
                <w:shd w:val="clear" w:color="auto" w:fill="FFFFFF"/>
              </w:rPr>
              <w:t>дорожно-транспортного</w:t>
            </w:r>
            <w:r>
              <w:rPr>
                <w:spacing w:val="3"/>
              </w:rPr>
              <w:t xml:space="preserve"> </w:t>
            </w:r>
            <w:r w:rsidRPr="007B6749">
              <w:rPr>
                <w:color w:val="000000"/>
                <w:spacing w:val="3"/>
                <w:shd w:val="clear" w:color="auto" w:fill="FFFFFF"/>
              </w:rPr>
              <w:t>травматизма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jc w:val="center"/>
            </w:pPr>
            <w:r w:rsidRPr="007B6749">
              <w:t>2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after="60" w:line="210" w:lineRule="exact"/>
              <w:jc w:val="center"/>
              <w:rPr>
                <w:spacing w:val="3"/>
              </w:rPr>
            </w:pPr>
            <w:r w:rsidRPr="007B6749">
              <w:rPr>
                <w:color w:val="000000"/>
                <w:shd w:val="clear" w:color="auto" w:fill="FFFFFF"/>
              </w:rPr>
              <w:t>Не</w:t>
            </w:r>
          </w:p>
          <w:p w:rsidR="00947A56" w:rsidRPr="007B6749" w:rsidRDefault="00947A56" w:rsidP="00D26850">
            <w:pPr>
              <w:spacing w:before="60" w:line="210" w:lineRule="exact"/>
              <w:jc w:val="center"/>
              <w:rPr>
                <w:spacing w:val="3"/>
              </w:rPr>
            </w:pPr>
            <w:r w:rsidRPr="007B6749">
              <w:rPr>
                <w:color w:val="000000"/>
                <w:shd w:val="clear" w:color="auto" w:fill="FFFFFF"/>
              </w:rPr>
              <w:t>требуется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322" w:lineRule="exact"/>
              <w:ind w:left="80"/>
              <w:jc w:val="center"/>
              <w:rPr>
                <w:spacing w:val="3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Образовательные учреждения, ГИБДД</w:t>
            </w:r>
          </w:p>
        </w:tc>
      </w:tr>
      <w:tr w:rsidR="00947A56" w:rsidRPr="007B6749" w:rsidTr="003B3983">
        <w:trPr>
          <w:trHeight w:hRule="exact" w:val="171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250" w:lineRule="exact"/>
              <w:ind w:left="120"/>
              <w:jc w:val="center"/>
              <w:rPr>
                <w:spacing w:val="3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3.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317" w:lineRule="exact"/>
              <w:ind w:left="80"/>
              <w:jc w:val="center"/>
              <w:rPr>
                <w:spacing w:val="3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Организация и проведение уроков правовых знаний в образовательных учреждениях в рамках Всероссийской акции «Внимание - дети!»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jc w:val="center"/>
            </w:pPr>
            <w:r w:rsidRPr="007B6749">
              <w:t>1.09-15.09,</w:t>
            </w:r>
          </w:p>
          <w:p w:rsidR="00947A56" w:rsidRPr="007B6749" w:rsidRDefault="00947A56" w:rsidP="00D26850">
            <w:pPr>
              <w:jc w:val="center"/>
            </w:pPr>
          </w:p>
          <w:p w:rsidR="00947A56" w:rsidRPr="007B6749" w:rsidRDefault="00947A56" w:rsidP="00D26850">
            <w:pPr>
              <w:jc w:val="center"/>
            </w:pPr>
            <w:r w:rsidRPr="007B6749">
              <w:t>11.05-18.05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after="60" w:line="210" w:lineRule="exact"/>
              <w:jc w:val="center"/>
              <w:rPr>
                <w:spacing w:val="3"/>
              </w:rPr>
            </w:pPr>
            <w:r w:rsidRPr="007B6749">
              <w:rPr>
                <w:color w:val="000000"/>
                <w:shd w:val="clear" w:color="auto" w:fill="FFFFFF"/>
              </w:rPr>
              <w:t>Не</w:t>
            </w:r>
          </w:p>
          <w:p w:rsidR="00947A56" w:rsidRPr="007B6749" w:rsidRDefault="00947A56" w:rsidP="00D26850">
            <w:pPr>
              <w:spacing w:before="60" w:line="210" w:lineRule="exact"/>
              <w:jc w:val="center"/>
              <w:rPr>
                <w:spacing w:val="3"/>
              </w:rPr>
            </w:pPr>
            <w:r w:rsidRPr="007B6749">
              <w:rPr>
                <w:color w:val="000000"/>
                <w:shd w:val="clear" w:color="auto" w:fill="FFFFFF"/>
              </w:rPr>
              <w:t>требуется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322" w:lineRule="exact"/>
              <w:ind w:left="80"/>
              <w:jc w:val="center"/>
              <w:rPr>
                <w:spacing w:val="3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Образовательные</w:t>
            </w:r>
          </w:p>
          <w:p w:rsidR="00947A56" w:rsidRPr="007B6749" w:rsidRDefault="00947A56" w:rsidP="00D26850">
            <w:pPr>
              <w:spacing w:line="322" w:lineRule="exact"/>
              <w:ind w:left="80"/>
              <w:jc w:val="center"/>
              <w:rPr>
                <w:spacing w:val="3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учреждения</w:t>
            </w:r>
          </w:p>
        </w:tc>
      </w:tr>
      <w:tr w:rsidR="00947A56" w:rsidRPr="007B6749" w:rsidTr="003B3983">
        <w:trPr>
          <w:trHeight w:hRule="exact" w:val="1979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250" w:lineRule="exact"/>
              <w:ind w:left="120"/>
              <w:jc w:val="center"/>
              <w:rPr>
                <w:spacing w:val="3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4.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322" w:lineRule="exact"/>
              <w:ind w:left="80"/>
              <w:jc w:val="center"/>
              <w:rPr>
                <w:spacing w:val="3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Организация и проведение в муниципальных школьных и дошкольных образовательных учреждениях и в учреждениях дополнительного образования детей акции "Неделя безопасности"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jc w:val="center"/>
            </w:pPr>
            <w:r w:rsidRPr="007B6749">
              <w:t>21.09-28.09,</w:t>
            </w:r>
          </w:p>
          <w:p w:rsidR="00947A56" w:rsidRPr="007B6749" w:rsidRDefault="00947A56" w:rsidP="00D26850">
            <w:pPr>
              <w:jc w:val="center"/>
            </w:pPr>
          </w:p>
          <w:p w:rsidR="00947A56" w:rsidRPr="007B6749" w:rsidRDefault="00947A56" w:rsidP="00D26850">
            <w:pPr>
              <w:jc w:val="center"/>
            </w:pPr>
            <w:r w:rsidRPr="007B6749">
              <w:t>20.04-27.04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after="60" w:line="210" w:lineRule="exact"/>
              <w:jc w:val="center"/>
              <w:rPr>
                <w:spacing w:val="3"/>
              </w:rPr>
            </w:pPr>
            <w:r w:rsidRPr="007B6749">
              <w:rPr>
                <w:color w:val="000000"/>
                <w:shd w:val="clear" w:color="auto" w:fill="FFFFFF"/>
              </w:rPr>
              <w:t>Не</w:t>
            </w:r>
          </w:p>
          <w:p w:rsidR="00947A56" w:rsidRPr="007B6749" w:rsidRDefault="00947A56" w:rsidP="00D26850">
            <w:pPr>
              <w:spacing w:before="60" w:line="210" w:lineRule="exact"/>
              <w:jc w:val="center"/>
              <w:rPr>
                <w:spacing w:val="3"/>
              </w:rPr>
            </w:pPr>
            <w:r w:rsidRPr="007B6749">
              <w:rPr>
                <w:color w:val="000000"/>
                <w:shd w:val="clear" w:color="auto" w:fill="FFFFFF"/>
              </w:rPr>
              <w:t>требуется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326" w:lineRule="exact"/>
              <w:ind w:left="80"/>
              <w:jc w:val="center"/>
              <w:rPr>
                <w:spacing w:val="3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Администрация, образовательные</w:t>
            </w:r>
          </w:p>
          <w:p w:rsidR="00947A56" w:rsidRPr="007B6749" w:rsidRDefault="00947A56" w:rsidP="00D26850">
            <w:pPr>
              <w:spacing w:line="326" w:lineRule="exact"/>
              <w:ind w:left="80"/>
              <w:jc w:val="center"/>
              <w:rPr>
                <w:spacing w:val="3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учреждения</w:t>
            </w:r>
          </w:p>
        </w:tc>
      </w:tr>
      <w:tr w:rsidR="00947A56" w:rsidRPr="007B6749" w:rsidTr="003B3983">
        <w:trPr>
          <w:trHeight w:val="325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250" w:lineRule="exact"/>
              <w:ind w:left="120"/>
              <w:jc w:val="center"/>
              <w:rPr>
                <w:spacing w:val="3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5.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317" w:lineRule="exact"/>
              <w:ind w:left="80"/>
              <w:jc w:val="center"/>
              <w:rPr>
                <w:spacing w:val="3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Организация и проведение в образовательных учреждениях занятий, направленных на повышение у участников</w:t>
            </w:r>
          </w:p>
          <w:p w:rsidR="00947A56" w:rsidRPr="003B3983" w:rsidRDefault="00947A56" w:rsidP="003B3983">
            <w:pPr>
              <w:spacing w:line="317" w:lineRule="exact"/>
              <w:ind w:left="80"/>
              <w:jc w:val="center"/>
              <w:rPr>
                <w:color w:val="000000"/>
                <w:spacing w:val="3"/>
                <w:shd w:val="clear" w:color="auto" w:fill="FFFFFF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дорожного движения уровня правосознания, в том числе стереотипа</w:t>
            </w:r>
            <w:r>
              <w:rPr>
                <w:color w:val="000000"/>
                <w:spacing w:val="3"/>
                <w:shd w:val="clear" w:color="auto" w:fill="FFFFFF"/>
              </w:rPr>
              <w:t xml:space="preserve"> </w:t>
            </w:r>
            <w:r w:rsidRPr="007B6749">
              <w:rPr>
                <w:color w:val="000000"/>
                <w:spacing w:val="3"/>
                <w:shd w:val="clear" w:color="auto" w:fill="FFFFFF"/>
              </w:rPr>
              <w:t>законопослушного поведения и негативного отношения к правонарушениям в сфере дорожного движения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jc w:val="center"/>
            </w:pPr>
            <w:r w:rsidRPr="007B6749">
              <w:t>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after="60" w:line="210" w:lineRule="exact"/>
              <w:jc w:val="center"/>
              <w:rPr>
                <w:spacing w:val="3"/>
              </w:rPr>
            </w:pPr>
            <w:r w:rsidRPr="007B6749">
              <w:rPr>
                <w:color w:val="000000"/>
                <w:shd w:val="clear" w:color="auto" w:fill="FFFFFF"/>
              </w:rPr>
              <w:t>Не</w:t>
            </w:r>
          </w:p>
          <w:p w:rsidR="00947A56" w:rsidRPr="007B6749" w:rsidRDefault="00947A56" w:rsidP="00D26850">
            <w:pPr>
              <w:spacing w:before="60" w:line="210" w:lineRule="exact"/>
              <w:jc w:val="center"/>
              <w:rPr>
                <w:spacing w:val="3"/>
              </w:rPr>
            </w:pPr>
            <w:r w:rsidRPr="007B6749">
              <w:rPr>
                <w:color w:val="000000"/>
                <w:shd w:val="clear" w:color="auto" w:fill="FFFFFF"/>
              </w:rPr>
              <w:t>требуется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317" w:lineRule="exact"/>
              <w:ind w:left="80"/>
              <w:jc w:val="center"/>
              <w:rPr>
                <w:spacing w:val="3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образовательные</w:t>
            </w:r>
          </w:p>
          <w:p w:rsidR="00947A56" w:rsidRPr="007B6749" w:rsidRDefault="00947A56" w:rsidP="00D26850">
            <w:pPr>
              <w:spacing w:line="317" w:lineRule="exact"/>
              <w:ind w:left="80"/>
              <w:jc w:val="center"/>
              <w:rPr>
                <w:spacing w:val="3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учреждения</w:t>
            </w:r>
          </w:p>
        </w:tc>
      </w:tr>
      <w:tr w:rsidR="00947A56" w:rsidRPr="007B6749" w:rsidTr="003B3983">
        <w:trPr>
          <w:trHeight w:hRule="exact" w:val="213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250" w:lineRule="exact"/>
              <w:ind w:left="120"/>
              <w:rPr>
                <w:color w:val="000000"/>
                <w:spacing w:val="3"/>
                <w:shd w:val="clear" w:color="auto" w:fill="FFFFFF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6.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317" w:lineRule="exact"/>
              <w:ind w:left="80"/>
              <w:jc w:val="center"/>
              <w:rPr>
                <w:color w:val="000000"/>
                <w:spacing w:val="3"/>
                <w:shd w:val="clear" w:color="auto" w:fill="FFFFFF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Проведение соревнований, игр, конкурсов творческих работ среди детей по безопасности дорожного движения (конкурсы и викторины по ПДД в летних детских оздоровительных лагерях)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jc w:val="center"/>
            </w:pPr>
            <w:r w:rsidRPr="007B6749">
              <w:t>2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after="60" w:line="210" w:lineRule="exact"/>
              <w:jc w:val="center"/>
              <w:rPr>
                <w:color w:val="000000"/>
                <w:shd w:val="clear" w:color="auto" w:fill="FFFFFF"/>
              </w:rPr>
            </w:pPr>
          </w:p>
          <w:p w:rsidR="00947A56" w:rsidRPr="007B6749" w:rsidRDefault="00947A56" w:rsidP="00D26850">
            <w:pPr>
              <w:spacing w:after="60" w:line="210" w:lineRule="exact"/>
              <w:jc w:val="center"/>
              <w:rPr>
                <w:color w:val="000000"/>
                <w:shd w:val="clear" w:color="auto" w:fill="FFFFFF"/>
              </w:rPr>
            </w:pPr>
            <w:r w:rsidRPr="007B6749">
              <w:rPr>
                <w:color w:val="000000"/>
                <w:shd w:val="clear" w:color="auto" w:fill="FFFFFF"/>
              </w:rPr>
              <w:t>В рамках финансир ования образоват ельных учрежден</w:t>
            </w:r>
          </w:p>
          <w:p w:rsidR="00947A56" w:rsidRPr="007B6749" w:rsidRDefault="00947A56" w:rsidP="00D26850">
            <w:pPr>
              <w:spacing w:after="60" w:line="210" w:lineRule="exact"/>
              <w:jc w:val="center"/>
              <w:rPr>
                <w:color w:val="000000"/>
                <w:shd w:val="clear" w:color="auto" w:fill="FFFFFF"/>
              </w:rPr>
            </w:pPr>
            <w:r w:rsidRPr="007B6749">
              <w:rPr>
                <w:color w:val="000000"/>
                <w:shd w:val="clear" w:color="auto" w:fill="FFFFFF"/>
              </w:rPr>
              <w:t>ий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317" w:lineRule="exact"/>
              <w:ind w:left="80"/>
              <w:jc w:val="center"/>
              <w:rPr>
                <w:color w:val="000000"/>
                <w:spacing w:val="3"/>
                <w:shd w:val="clear" w:color="auto" w:fill="FFFFFF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образовательные</w:t>
            </w:r>
          </w:p>
          <w:p w:rsidR="00947A56" w:rsidRPr="007B6749" w:rsidRDefault="00947A56" w:rsidP="003B3983">
            <w:pPr>
              <w:spacing w:line="317" w:lineRule="exact"/>
              <w:ind w:left="80"/>
              <w:jc w:val="center"/>
              <w:rPr>
                <w:color w:val="000000"/>
                <w:spacing w:val="3"/>
                <w:shd w:val="clear" w:color="auto" w:fill="FFFFFF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учреждения</w:t>
            </w:r>
          </w:p>
        </w:tc>
      </w:tr>
      <w:tr w:rsidR="00947A56" w:rsidRPr="007B6749" w:rsidTr="003B3983">
        <w:trPr>
          <w:trHeight w:hRule="exact" w:val="112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250" w:lineRule="exact"/>
              <w:ind w:left="120"/>
              <w:rPr>
                <w:color w:val="000000"/>
                <w:spacing w:val="3"/>
                <w:shd w:val="clear" w:color="auto" w:fill="FFFFFF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7.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317" w:lineRule="exact"/>
              <w:ind w:left="80"/>
              <w:jc w:val="center"/>
              <w:rPr>
                <w:color w:val="000000"/>
                <w:spacing w:val="3"/>
                <w:shd w:val="clear" w:color="auto" w:fill="FFFFFF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Проведение лекций, семинаров и практических занятий с органами ГИБДД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jc w:val="center"/>
            </w:pPr>
            <w:r w:rsidRPr="007B6749">
              <w:t>Раз в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after="60" w:line="210" w:lineRule="exact"/>
              <w:jc w:val="center"/>
              <w:rPr>
                <w:color w:val="000000"/>
                <w:shd w:val="clear" w:color="auto" w:fill="FFFFFF"/>
              </w:rPr>
            </w:pPr>
            <w:r w:rsidRPr="007B6749">
              <w:rPr>
                <w:color w:val="000000"/>
                <w:shd w:val="clear" w:color="auto" w:fill="FFFFFF"/>
              </w:rPr>
              <w:t>Не</w:t>
            </w:r>
          </w:p>
          <w:p w:rsidR="00947A56" w:rsidRPr="007B6749" w:rsidRDefault="00947A56" w:rsidP="00D26850">
            <w:pPr>
              <w:spacing w:after="60" w:line="210" w:lineRule="exact"/>
              <w:jc w:val="center"/>
              <w:rPr>
                <w:color w:val="000000"/>
                <w:shd w:val="clear" w:color="auto" w:fill="FFFFFF"/>
              </w:rPr>
            </w:pPr>
            <w:r w:rsidRPr="007B6749">
              <w:rPr>
                <w:color w:val="000000"/>
                <w:shd w:val="clear" w:color="auto" w:fill="FFFFFF"/>
              </w:rPr>
              <w:t>требуется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317" w:lineRule="exact"/>
              <w:ind w:left="80"/>
              <w:jc w:val="center"/>
              <w:rPr>
                <w:color w:val="000000"/>
                <w:spacing w:val="3"/>
                <w:shd w:val="clear" w:color="auto" w:fill="FFFFFF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образовательные учреждения, органы ГИБДД</w:t>
            </w:r>
          </w:p>
        </w:tc>
      </w:tr>
      <w:tr w:rsidR="00947A56" w:rsidRPr="007B6749" w:rsidTr="003B3983">
        <w:trPr>
          <w:trHeight w:hRule="exact" w:val="142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250" w:lineRule="exact"/>
              <w:ind w:left="120"/>
              <w:rPr>
                <w:color w:val="000000"/>
                <w:spacing w:val="3"/>
                <w:shd w:val="clear" w:color="auto" w:fill="FFFFFF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8.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317" w:lineRule="exact"/>
              <w:ind w:left="80"/>
              <w:jc w:val="center"/>
              <w:rPr>
                <w:color w:val="000000"/>
                <w:spacing w:val="3"/>
                <w:shd w:val="clear" w:color="auto" w:fill="FFFFFF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Совещание по актуальным вопросам обеспечения безопасности дорожного движения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jc w:val="center"/>
            </w:pPr>
            <w:r w:rsidRPr="007B6749">
              <w:t>Раз в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after="60" w:line="210" w:lineRule="exact"/>
              <w:jc w:val="center"/>
              <w:rPr>
                <w:color w:val="000000"/>
                <w:shd w:val="clear" w:color="auto" w:fill="FFFFFF"/>
              </w:rPr>
            </w:pPr>
            <w:r w:rsidRPr="007B6749">
              <w:rPr>
                <w:color w:val="000000"/>
                <w:shd w:val="clear" w:color="auto" w:fill="FFFFFF"/>
              </w:rPr>
              <w:t>Не</w:t>
            </w:r>
          </w:p>
          <w:p w:rsidR="00947A56" w:rsidRPr="007B6749" w:rsidRDefault="00947A56" w:rsidP="00D26850">
            <w:pPr>
              <w:spacing w:after="60" w:line="210" w:lineRule="exact"/>
              <w:jc w:val="center"/>
              <w:rPr>
                <w:color w:val="000000"/>
                <w:shd w:val="clear" w:color="auto" w:fill="FFFFFF"/>
              </w:rPr>
            </w:pPr>
            <w:r w:rsidRPr="007B6749">
              <w:rPr>
                <w:color w:val="000000"/>
                <w:shd w:val="clear" w:color="auto" w:fill="FFFFFF"/>
              </w:rPr>
              <w:t>требуется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A56" w:rsidRPr="007B6749" w:rsidRDefault="00947A56" w:rsidP="003B3983">
            <w:pPr>
              <w:spacing w:line="317" w:lineRule="exact"/>
              <w:ind w:left="80"/>
              <w:jc w:val="center"/>
              <w:rPr>
                <w:color w:val="000000"/>
                <w:spacing w:val="3"/>
                <w:shd w:val="clear" w:color="auto" w:fill="FFFFFF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Администрация, образовательные учреждения, органы ГИБДД</w:t>
            </w:r>
          </w:p>
        </w:tc>
      </w:tr>
      <w:tr w:rsidR="00947A56" w:rsidRPr="007B6749" w:rsidTr="003B3983">
        <w:trPr>
          <w:trHeight w:hRule="exact" w:val="1695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250" w:lineRule="exact"/>
              <w:ind w:left="120"/>
              <w:rPr>
                <w:color w:val="000000"/>
                <w:spacing w:val="3"/>
                <w:shd w:val="clear" w:color="auto" w:fill="FFFFFF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9.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A56" w:rsidRPr="007B6749" w:rsidRDefault="00947A56" w:rsidP="003B3983">
            <w:pPr>
              <w:spacing w:line="317" w:lineRule="exact"/>
              <w:ind w:left="80"/>
              <w:jc w:val="center"/>
              <w:rPr>
                <w:color w:val="000000"/>
                <w:spacing w:val="3"/>
                <w:shd w:val="clear" w:color="auto" w:fill="FFFFFF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Участие в</w:t>
            </w:r>
            <w:r>
              <w:rPr>
                <w:color w:val="000000"/>
                <w:spacing w:val="3"/>
                <w:shd w:val="clear" w:color="auto" w:fill="FFFFFF"/>
              </w:rPr>
              <w:t xml:space="preserve"> </w:t>
            </w:r>
            <w:r w:rsidRPr="007B6749">
              <w:rPr>
                <w:color w:val="000000"/>
                <w:spacing w:val="3"/>
                <w:shd w:val="clear" w:color="auto" w:fill="FFFFFF"/>
              </w:rPr>
              <w:t>видеоконференциях по безопасности дорожного движения и профилактике детского дорожно- транспортного травматизма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jc w:val="center"/>
            </w:pPr>
            <w:r w:rsidRPr="007B6749">
              <w:t>Раз в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after="60" w:line="210" w:lineRule="exact"/>
              <w:jc w:val="center"/>
              <w:rPr>
                <w:color w:val="000000"/>
                <w:shd w:val="clear" w:color="auto" w:fill="FFFFFF"/>
              </w:rPr>
            </w:pPr>
            <w:r w:rsidRPr="007B6749">
              <w:rPr>
                <w:color w:val="000000"/>
                <w:shd w:val="clear" w:color="auto" w:fill="FFFFFF"/>
              </w:rPr>
              <w:t>Не</w:t>
            </w:r>
          </w:p>
          <w:p w:rsidR="00947A56" w:rsidRPr="007B6749" w:rsidRDefault="00947A56" w:rsidP="00D26850">
            <w:pPr>
              <w:spacing w:after="60" w:line="210" w:lineRule="exact"/>
              <w:jc w:val="center"/>
              <w:rPr>
                <w:color w:val="000000"/>
                <w:shd w:val="clear" w:color="auto" w:fill="FFFFFF"/>
              </w:rPr>
            </w:pPr>
            <w:r w:rsidRPr="007B6749">
              <w:rPr>
                <w:color w:val="000000"/>
                <w:shd w:val="clear" w:color="auto" w:fill="FFFFFF"/>
              </w:rPr>
              <w:t>требуется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A56" w:rsidRPr="007B6749" w:rsidRDefault="00947A56" w:rsidP="003B3983">
            <w:pPr>
              <w:spacing w:line="317" w:lineRule="exact"/>
              <w:ind w:left="80"/>
              <w:jc w:val="center"/>
              <w:rPr>
                <w:color w:val="000000"/>
                <w:spacing w:val="3"/>
                <w:shd w:val="clear" w:color="auto" w:fill="FFFFFF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Администрация, образовательные учреждения</w:t>
            </w:r>
          </w:p>
        </w:tc>
      </w:tr>
      <w:tr w:rsidR="00947A56" w:rsidRPr="007B6749" w:rsidTr="003B3983">
        <w:trPr>
          <w:trHeight w:hRule="exact" w:val="397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250" w:lineRule="exact"/>
              <w:ind w:left="120"/>
              <w:rPr>
                <w:color w:val="000000"/>
                <w:spacing w:val="3"/>
                <w:shd w:val="clear" w:color="auto" w:fill="FFFFFF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10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317" w:lineRule="exact"/>
              <w:ind w:left="80"/>
              <w:jc w:val="center"/>
              <w:rPr>
                <w:color w:val="000000"/>
                <w:spacing w:val="3"/>
                <w:shd w:val="clear" w:color="auto" w:fill="FFFFFF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Размещение материалов о проведении в образовательных учреждениях мероприятий по формированию законопослушного поведения участников дорожного движения и профилактике дорожно-транспортного травматизма среди несовершеннолетних на интернет ресурсах МО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jc w:val="center"/>
            </w:pPr>
            <w:r w:rsidRPr="007B6749">
              <w:t>Раз в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after="60" w:line="210" w:lineRule="exact"/>
              <w:jc w:val="center"/>
              <w:rPr>
                <w:color w:val="000000"/>
                <w:shd w:val="clear" w:color="auto" w:fill="FFFFFF"/>
              </w:rPr>
            </w:pPr>
            <w:r w:rsidRPr="007B6749">
              <w:rPr>
                <w:color w:val="000000"/>
                <w:shd w:val="clear" w:color="auto" w:fill="FFFFFF"/>
              </w:rPr>
              <w:t>Не</w:t>
            </w:r>
          </w:p>
          <w:p w:rsidR="00947A56" w:rsidRPr="007B6749" w:rsidRDefault="00947A56" w:rsidP="00D26850">
            <w:pPr>
              <w:spacing w:after="60" w:line="210" w:lineRule="exact"/>
              <w:jc w:val="center"/>
              <w:rPr>
                <w:color w:val="000000"/>
                <w:shd w:val="clear" w:color="auto" w:fill="FFFFFF"/>
              </w:rPr>
            </w:pPr>
            <w:r w:rsidRPr="007B6749">
              <w:rPr>
                <w:color w:val="000000"/>
                <w:shd w:val="clear" w:color="auto" w:fill="FFFFFF"/>
              </w:rPr>
              <w:t>требуется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7A56" w:rsidRPr="007B6749" w:rsidRDefault="00947A56" w:rsidP="00D26850">
            <w:pPr>
              <w:spacing w:line="317" w:lineRule="exact"/>
              <w:ind w:left="80"/>
              <w:jc w:val="center"/>
              <w:rPr>
                <w:color w:val="000000"/>
                <w:spacing w:val="3"/>
                <w:shd w:val="clear" w:color="auto" w:fill="FFFFFF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Администрация, образовательные</w:t>
            </w:r>
          </w:p>
          <w:p w:rsidR="00947A56" w:rsidRPr="007B6749" w:rsidRDefault="00947A56" w:rsidP="00D26850">
            <w:pPr>
              <w:spacing w:line="317" w:lineRule="exact"/>
              <w:ind w:left="80"/>
              <w:jc w:val="center"/>
              <w:rPr>
                <w:color w:val="000000"/>
                <w:spacing w:val="3"/>
                <w:shd w:val="clear" w:color="auto" w:fill="FFFFFF"/>
              </w:rPr>
            </w:pPr>
            <w:r w:rsidRPr="007B6749">
              <w:rPr>
                <w:color w:val="000000"/>
                <w:spacing w:val="3"/>
                <w:shd w:val="clear" w:color="auto" w:fill="FFFFFF"/>
              </w:rPr>
              <w:t>учреждения</w:t>
            </w:r>
          </w:p>
        </w:tc>
      </w:tr>
    </w:tbl>
    <w:p w:rsidR="00947A56" w:rsidRPr="007B6749" w:rsidRDefault="00947A56" w:rsidP="001076FE">
      <w:pPr>
        <w:jc w:val="both"/>
        <w:rPr>
          <w:kern w:val="1"/>
          <w:lang w:val="en-US" w:eastAsia="ar-SA"/>
        </w:rPr>
      </w:pPr>
    </w:p>
    <w:p w:rsidR="00947A56" w:rsidRDefault="00947A56" w:rsidP="00DD195F">
      <w:pPr>
        <w:ind w:left="720"/>
        <w:rPr>
          <w:b/>
          <w:kern w:val="1"/>
          <w:lang w:eastAsia="ar-SA"/>
        </w:rPr>
      </w:pPr>
    </w:p>
    <w:p w:rsidR="00947A56" w:rsidRDefault="00947A56" w:rsidP="00DD195F">
      <w:pPr>
        <w:rPr>
          <w:b/>
          <w:kern w:val="1"/>
          <w:lang w:eastAsia="ar-SA"/>
        </w:rPr>
      </w:pPr>
    </w:p>
    <w:p w:rsidR="00947A56" w:rsidRPr="007B6749" w:rsidRDefault="00947A56" w:rsidP="001076FE">
      <w:pPr>
        <w:numPr>
          <w:ilvl w:val="0"/>
          <w:numId w:val="2"/>
        </w:numPr>
        <w:jc w:val="center"/>
        <w:rPr>
          <w:b/>
          <w:kern w:val="1"/>
          <w:lang w:eastAsia="ar-SA"/>
        </w:rPr>
      </w:pPr>
      <w:r w:rsidRPr="007B6749">
        <w:rPr>
          <w:b/>
          <w:kern w:val="1"/>
          <w:lang w:eastAsia="ar-SA"/>
        </w:rPr>
        <w:t>Ресурсное обеспечение программы</w:t>
      </w:r>
    </w:p>
    <w:p w:rsidR="00947A56" w:rsidRPr="007B6749" w:rsidRDefault="00947A56" w:rsidP="001076FE">
      <w:pPr>
        <w:ind w:left="720"/>
        <w:rPr>
          <w:b/>
          <w:kern w:val="1"/>
          <w:lang w:eastAsia="ar-SA"/>
        </w:rPr>
      </w:pPr>
    </w:p>
    <w:p w:rsidR="00947A56" w:rsidRPr="007B6749" w:rsidRDefault="00947A56" w:rsidP="001076FE">
      <w:pPr>
        <w:jc w:val="both"/>
        <w:rPr>
          <w:kern w:val="1"/>
          <w:lang w:eastAsia="ar-SA"/>
        </w:rPr>
      </w:pPr>
      <w:r w:rsidRPr="007B6749">
        <w:rPr>
          <w:kern w:val="1"/>
          <w:lang w:eastAsia="ar-SA"/>
        </w:rPr>
        <w:t xml:space="preserve">    При планировании ресурсного обеспечения Программы учитывалась реальная ситуация в финансово-бюджетной сфере администрации </w:t>
      </w:r>
      <w:r>
        <w:rPr>
          <w:kern w:val="1"/>
          <w:lang w:eastAsia="ar-SA"/>
        </w:rPr>
        <w:t>Лидского сельского поселения</w:t>
      </w:r>
      <w:r w:rsidRPr="007B6749">
        <w:rPr>
          <w:kern w:val="1"/>
          <w:lang w:eastAsia="ar-SA"/>
        </w:rPr>
        <w:t>, состояние аварийности, высокая экономическая и социально</w:t>
      </w:r>
      <w:r w:rsidRPr="007B6749">
        <w:rPr>
          <w:kern w:val="1"/>
          <w:lang w:eastAsia="ar-SA"/>
        </w:rPr>
        <w:softHyphen/>
        <w:t>-демографическая значимость проблемы обеспечения безопасности дорожного движения, а также реальная возможность ее решения. Все мероприятия Программы носят организационный характер и не требуют финансирования.</w:t>
      </w:r>
      <w:r w:rsidRPr="007B6749">
        <w:rPr>
          <w:kern w:val="1"/>
        </w:rPr>
        <w:t xml:space="preserve">   </w:t>
      </w:r>
    </w:p>
    <w:p w:rsidR="00947A56" w:rsidRPr="007B6749" w:rsidRDefault="00947A56" w:rsidP="001076FE">
      <w:pPr>
        <w:jc w:val="both"/>
        <w:rPr>
          <w:kern w:val="1"/>
          <w:lang w:eastAsia="ar-SA"/>
        </w:rPr>
      </w:pPr>
    </w:p>
    <w:p w:rsidR="00947A56" w:rsidRPr="007B6749" w:rsidRDefault="00947A56" w:rsidP="001076FE">
      <w:pPr>
        <w:numPr>
          <w:ilvl w:val="0"/>
          <w:numId w:val="2"/>
        </w:numPr>
        <w:jc w:val="center"/>
        <w:rPr>
          <w:b/>
          <w:kern w:val="1"/>
          <w:lang w:eastAsia="ar-SA"/>
        </w:rPr>
      </w:pPr>
      <w:r w:rsidRPr="007B6749">
        <w:rPr>
          <w:b/>
          <w:kern w:val="1"/>
          <w:lang w:eastAsia="ar-SA"/>
        </w:rPr>
        <w:t>Механизм реализации программы</w:t>
      </w:r>
    </w:p>
    <w:p w:rsidR="00947A56" w:rsidRPr="007B6749" w:rsidRDefault="00947A56" w:rsidP="001076FE">
      <w:pPr>
        <w:ind w:left="720"/>
        <w:rPr>
          <w:b/>
          <w:kern w:val="1"/>
          <w:lang w:eastAsia="ar-SA"/>
        </w:rPr>
      </w:pPr>
    </w:p>
    <w:p w:rsidR="00947A56" w:rsidRPr="007B6749" w:rsidRDefault="00947A56" w:rsidP="001076FE">
      <w:pPr>
        <w:jc w:val="both"/>
        <w:rPr>
          <w:kern w:val="1"/>
          <w:lang w:eastAsia="ar-SA"/>
        </w:rPr>
      </w:pPr>
      <w:r w:rsidRPr="007B6749">
        <w:rPr>
          <w:kern w:val="1"/>
          <w:lang w:eastAsia="ar-SA"/>
        </w:rPr>
        <w:t xml:space="preserve">      Механизм реализации Программы базируется на принципах четкого разграничения полномочий и ответственности всех исполнителей Программы. Решение задач по формированию и эффективному управлению реализацией Программы будет осуществляться путем обоснованного выбора форм и методов управления. </w:t>
      </w:r>
    </w:p>
    <w:p w:rsidR="00947A56" w:rsidRPr="007B6749" w:rsidRDefault="00947A56" w:rsidP="001076FE">
      <w:pPr>
        <w:jc w:val="both"/>
        <w:rPr>
          <w:kern w:val="1"/>
          <w:lang w:eastAsia="ar-SA"/>
        </w:rPr>
      </w:pPr>
      <w:r w:rsidRPr="007B6749">
        <w:rPr>
          <w:kern w:val="1"/>
          <w:lang w:eastAsia="ar-SA"/>
        </w:rPr>
        <w:t xml:space="preserve">      Управление реализацией Программы осуществляет администрация </w:t>
      </w:r>
      <w:r>
        <w:rPr>
          <w:kern w:val="1"/>
          <w:lang w:eastAsia="ar-SA"/>
        </w:rPr>
        <w:t>Лидского сельского поселения</w:t>
      </w:r>
      <w:r w:rsidRPr="007B6749">
        <w:rPr>
          <w:kern w:val="1"/>
          <w:lang w:eastAsia="ar-SA"/>
        </w:rPr>
        <w:t xml:space="preserve">.  Реализация и контроль за выполнением Программы главой администрации </w:t>
      </w:r>
      <w:r>
        <w:rPr>
          <w:kern w:val="1"/>
          <w:lang w:eastAsia="ar-SA"/>
        </w:rPr>
        <w:t>Лидского сельского поселения.</w:t>
      </w:r>
    </w:p>
    <w:p w:rsidR="00947A56" w:rsidRPr="007B6749" w:rsidRDefault="00947A56" w:rsidP="001076FE">
      <w:pPr>
        <w:jc w:val="both"/>
        <w:rPr>
          <w:kern w:val="1"/>
          <w:lang w:eastAsia="ar-SA"/>
        </w:rPr>
      </w:pPr>
      <w:r w:rsidRPr="007B6749">
        <w:rPr>
          <w:kern w:val="1"/>
          <w:lang w:eastAsia="ar-SA"/>
        </w:rPr>
        <w:t xml:space="preserve">      Прекращение действия Программы наступает в случае завершения ее реализации, а досрочное прекращение - в случае признания неэффективности ее реализации в соответствии с решением администрации </w:t>
      </w:r>
      <w:r>
        <w:rPr>
          <w:kern w:val="1"/>
          <w:lang w:eastAsia="ar-SA"/>
        </w:rPr>
        <w:t>Лидского сельского поселения</w:t>
      </w:r>
      <w:r w:rsidRPr="007B6749">
        <w:rPr>
          <w:kern w:val="1"/>
          <w:lang w:eastAsia="ar-SA"/>
        </w:rPr>
        <w:t>.</w:t>
      </w:r>
    </w:p>
    <w:p w:rsidR="00947A56" w:rsidRPr="007B6749" w:rsidRDefault="00947A56" w:rsidP="001076FE">
      <w:pPr>
        <w:jc w:val="both"/>
        <w:rPr>
          <w:kern w:val="1"/>
          <w:lang w:eastAsia="ar-SA"/>
        </w:rPr>
      </w:pPr>
    </w:p>
    <w:p w:rsidR="00947A56" w:rsidRPr="007B6749" w:rsidRDefault="00947A56" w:rsidP="001076FE">
      <w:pPr>
        <w:numPr>
          <w:ilvl w:val="0"/>
          <w:numId w:val="2"/>
        </w:numPr>
        <w:jc w:val="center"/>
        <w:rPr>
          <w:b/>
          <w:kern w:val="1"/>
          <w:lang w:eastAsia="ar-SA"/>
        </w:rPr>
      </w:pPr>
      <w:r w:rsidRPr="007B6749">
        <w:rPr>
          <w:b/>
          <w:kern w:val="1"/>
          <w:lang w:eastAsia="ar-SA"/>
        </w:rPr>
        <w:t>Оценка социально-экономической эффективности программы</w:t>
      </w:r>
    </w:p>
    <w:p w:rsidR="00947A56" w:rsidRPr="007B6749" w:rsidRDefault="00947A56" w:rsidP="001076FE">
      <w:pPr>
        <w:ind w:left="720"/>
        <w:jc w:val="both"/>
        <w:rPr>
          <w:b/>
          <w:kern w:val="1"/>
          <w:lang w:eastAsia="ar-SA"/>
        </w:rPr>
      </w:pPr>
    </w:p>
    <w:p w:rsidR="00947A56" w:rsidRPr="007B6749" w:rsidRDefault="00947A56" w:rsidP="001076FE">
      <w:pPr>
        <w:jc w:val="both"/>
        <w:rPr>
          <w:kern w:val="1"/>
          <w:lang w:eastAsia="ar-SA"/>
        </w:rPr>
      </w:pPr>
      <w:r w:rsidRPr="007B6749">
        <w:rPr>
          <w:kern w:val="1"/>
          <w:lang w:eastAsia="ar-SA"/>
        </w:rPr>
        <w:t xml:space="preserve">      Предложенные Программой мероприятия позволяют решать ряд социальных проблем, связанных с охраной жизни и здоровья участников движения и овладением ими навыками безопасного поведения на дорогах.</w:t>
      </w:r>
    </w:p>
    <w:p w:rsidR="00947A56" w:rsidRPr="007B6749" w:rsidRDefault="00947A56" w:rsidP="001076FE">
      <w:pPr>
        <w:jc w:val="both"/>
        <w:rPr>
          <w:kern w:val="1"/>
          <w:lang w:eastAsia="ar-SA"/>
        </w:rPr>
      </w:pPr>
      <w:r w:rsidRPr="007B6749">
        <w:rPr>
          <w:kern w:val="1"/>
          <w:lang w:eastAsia="ar-SA"/>
        </w:rPr>
        <w:t xml:space="preserve">       Программные мероприятия направлены на формирование общественного сознания в части повышения дисциплины участников движения на автомобильных дорогах, улучшение дорожных условий, усиление контроля за движением.</w:t>
      </w:r>
    </w:p>
    <w:p w:rsidR="00947A56" w:rsidRPr="007B6749" w:rsidRDefault="00947A56" w:rsidP="001076FE">
      <w:pPr>
        <w:jc w:val="both"/>
        <w:rPr>
          <w:kern w:val="1"/>
          <w:lang w:eastAsia="ar-SA"/>
        </w:rPr>
      </w:pPr>
      <w:r w:rsidRPr="007B6749">
        <w:rPr>
          <w:kern w:val="1"/>
          <w:lang w:eastAsia="ar-SA"/>
        </w:rPr>
        <w:t xml:space="preserve">         Реализация программных мероприятий позволит приостановить рост ДТП с пострадавшими, совершенствовать системы управления обеспечением безопасности дорожного движения, работу с участниками дорожного движения, организацию дорожного движения на территории </w:t>
      </w:r>
      <w:r>
        <w:rPr>
          <w:kern w:val="1"/>
          <w:lang w:eastAsia="ar-SA"/>
        </w:rPr>
        <w:t>Лидского сельского поселения</w:t>
      </w:r>
      <w:r w:rsidRPr="007B6749">
        <w:rPr>
          <w:kern w:val="1"/>
          <w:lang w:eastAsia="ar-SA"/>
        </w:rPr>
        <w:t>, обеспечить безопасные условия движения на местных автомобильных дорогах.</w:t>
      </w:r>
    </w:p>
    <w:p w:rsidR="00947A56" w:rsidRPr="007B6749" w:rsidRDefault="00947A56" w:rsidP="001076FE">
      <w:pPr>
        <w:ind w:firstLine="851"/>
        <w:jc w:val="both"/>
        <w:rPr>
          <w:color w:val="000000"/>
        </w:rPr>
      </w:pPr>
      <w:r w:rsidRPr="007B6749">
        <w:rPr>
          <w:color w:val="000000"/>
          <w:shd w:val="clear" w:color="auto" w:fill="FFFFFF"/>
        </w:rPr>
        <w:t xml:space="preserve">Достигнутые в ходе выполнения программных мероприятий результаты будут публиковаться на официальном сайте администрации </w:t>
      </w:r>
      <w:r>
        <w:rPr>
          <w:kern w:val="1"/>
          <w:lang w:eastAsia="ar-SA"/>
        </w:rPr>
        <w:t>Лидского сельского поселения</w:t>
      </w:r>
      <w:r w:rsidRPr="007B6749">
        <w:rPr>
          <w:color w:val="000000"/>
          <w:shd w:val="clear" w:color="auto" w:fill="FFFFFF"/>
        </w:rPr>
        <w:t>.</w:t>
      </w:r>
    </w:p>
    <w:p w:rsidR="00947A56" w:rsidRPr="007B6749" w:rsidRDefault="00947A56" w:rsidP="001076FE">
      <w:pPr>
        <w:pStyle w:val="ConsPlusNormal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47A56" w:rsidRPr="007B6749" w:rsidRDefault="00947A56" w:rsidP="001076FE">
      <w:pPr>
        <w:pStyle w:val="ConsPlusNormal"/>
        <w:spacing w:line="240" w:lineRule="exact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7A56" w:rsidRPr="007B6749" w:rsidRDefault="00947A56" w:rsidP="001076FE">
      <w:pPr>
        <w:pStyle w:val="ConsPlusNormal"/>
        <w:spacing w:line="240" w:lineRule="exact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749">
        <w:rPr>
          <w:rFonts w:ascii="Times New Roman" w:hAnsi="Times New Roman" w:cs="Times New Roman"/>
          <w:b/>
          <w:sz w:val="24"/>
          <w:szCs w:val="24"/>
        </w:rPr>
        <w:t>7. Цели, задачи муниципальной программы и целевые показатели</w:t>
      </w:r>
    </w:p>
    <w:p w:rsidR="00947A56" w:rsidRPr="007B6749" w:rsidRDefault="00947A56" w:rsidP="001076FE">
      <w:pPr>
        <w:pStyle w:val="ConsPlusNormal"/>
        <w:spacing w:line="240" w:lineRule="exact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6749">
        <w:rPr>
          <w:rFonts w:ascii="Times New Roman" w:hAnsi="Times New Roman" w:cs="Times New Roman"/>
          <w:b/>
          <w:sz w:val="24"/>
          <w:szCs w:val="24"/>
        </w:rPr>
        <w:t>реализации муниципальной программы</w:t>
      </w:r>
    </w:p>
    <w:p w:rsidR="00947A56" w:rsidRPr="007B6749" w:rsidRDefault="00947A56" w:rsidP="001076FE">
      <w:pPr>
        <w:pStyle w:val="ConsPlusNormal"/>
        <w:spacing w:line="240" w:lineRule="exact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7A56" w:rsidRPr="007B6749" w:rsidRDefault="00947A56" w:rsidP="001076FE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"/>
        <w:gridCol w:w="566"/>
        <w:gridCol w:w="2833"/>
        <w:gridCol w:w="141"/>
        <w:gridCol w:w="851"/>
        <w:gridCol w:w="709"/>
        <w:gridCol w:w="283"/>
        <w:gridCol w:w="709"/>
        <w:gridCol w:w="142"/>
        <w:gridCol w:w="992"/>
        <w:gridCol w:w="992"/>
        <w:gridCol w:w="1984"/>
      </w:tblGrid>
      <w:tr w:rsidR="00947A56" w:rsidRPr="007B6749" w:rsidTr="00D26850">
        <w:trPr>
          <w:trHeight w:val="380"/>
        </w:trPr>
        <w:tc>
          <w:tcPr>
            <w:tcW w:w="567" w:type="dxa"/>
            <w:gridSpan w:val="2"/>
            <w:vMerge w:val="restart"/>
            <w:vAlign w:val="center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№ строки</w:t>
            </w:r>
          </w:p>
        </w:tc>
        <w:tc>
          <w:tcPr>
            <w:tcW w:w="2836" w:type="dxa"/>
            <w:vMerge w:val="restart"/>
            <w:vAlign w:val="center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Наименование цели и задач, целевые показатели</w:t>
            </w:r>
          </w:p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gridSpan w:val="3"/>
            <w:vMerge w:val="restart"/>
            <w:vAlign w:val="center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Единица измерения</w:t>
            </w:r>
          </w:p>
        </w:tc>
        <w:tc>
          <w:tcPr>
            <w:tcW w:w="3118" w:type="dxa"/>
            <w:gridSpan w:val="5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Значение целевого показателя</w:t>
            </w:r>
          </w:p>
        </w:tc>
        <w:tc>
          <w:tcPr>
            <w:tcW w:w="1985" w:type="dxa"/>
            <w:vMerge w:val="restart"/>
            <w:vAlign w:val="center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Источник значений показателей</w:t>
            </w:r>
          </w:p>
        </w:tc>
      </w:tr>
      <w:tr w:rsidR="00947A56" w:rsidRPr="007B6749" w:rsidTr="00D26850">
        <w:trPr>
          <w:trHeight w:val="380"/>
        </w:trPr>
        <w:tc>
          <w:tcPr>
            <w:tcW w:w="567" w:type="dxa"/>
            <w:gridSpan w:val="2"/>
            <w:vMerge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</w:p>
        </w:tc>
        <w:tc>
          <w:tcPr>
            <w:tcW w:w="2836" w:type="dxa"/>
            <w:vMerge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gridSpan w:val="3"/>
            <w:vMerge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gridSpan w:val="2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2019 год</w:t>
            </w:r>
          </w:p>
        </w:tc>
        <w:tc>
          <w:tcPr>
            <w:tcW w:w="1134" w:type="dxa"/>
            <w:gridSpan w:val="2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2020 год</w:t>
            </w:r>
          </w:p>
        </w:tc>
        <w:tc>
          <w:tcPr>
            <w:tcW w:w="992" w:type="dxa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2021 год</w:t>
            </w:r>
          </w:p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  <w:vMerge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</w:p>
        </w:tc>
      </w:tr>
      <w:tr w:rsidR="00947A56" w:rsidRPr="007B6749" w:rsidTr="00D26850">
        <w:trPr>
          <w:trHeight w:val="339"/>
        </w:trPr>
        <w:tc>
          <w:tcPr>
            <w:tcW w:w="567" w:type="dxa"/>
            <w:gridSpan w:val="2"/>
            <w:vAlign w:val="center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1</w:t>
            </w:r>
          </w:p>
        </w:tc>
        <w:tc>
          <w:tcPr>
            <w:tcW w:w="9640" w:type="dxa"/>
            <w:gridSpan w:val="10"/>
            <w:vAlign w:val="center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</w:p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Цель 1 «Сокращение количества дорожно-транспортных происшествий с пострадавшими»</w:t>
            </w:r>
          </w:p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</w:p>
        </w:tc>
      </w:tr>
      <w:tr w:rsidR="00947A56" w:rsidRPr="007B6749" w:rsidTr="00D26850">
        <w:trPr>
          <w:trHeight w:val="402"/>
        </w:trPr>
        <w:tc>
          <w:tcPr>
            <w:tcW w:w="567" w:type="dxa"/>
            <w:gridSpan w:val="2"/>
            <w:vAlign w:val="center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2</w:t>
            </w:r>
          </w:p>
        </w:tc>
        <w:tc>
          <w:tcPr>
            <w:tcW w:w="9640" w:type="dxa"/>
            <w:gridSpan w:val="10"/>
            <w:vAlign w:val="center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</w:p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Задача 1 «Предупреждение опасного поведения участников дорожного движения»</w:t>
            </w:r>
          </w:p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</w:p>
        </w:tc>
      </w:tr>
      <w:tr w:rsidR="00947A56" w:rsidRPr="007B6749" w:rsidTr="00D26850">
        <w:tc>
          <w:tcPr>
            <w:tcW w:w="567" w:type="dxa"/>
            <w:gridSpan w:val="2"/>
            <w:vAlign w:val="center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3</w:t>
            </w:r>
          </w:p>
        </w:tc>
        <w:tc>
          <w:tcPr>
            <w:tcW w:w="2977" w:type="dxa"/>
            <w:gridSpan w:val="2"/>
            <w:vAlign w:val="center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  <w:rPr>
                <w:u w:val="single"/>
              </w:rPr>
            </w:pPr>
          </w:p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rPr>
                <w:u w:val="single"/>
              </w:rPr>
              <w:t>Целевой показатель 1</w:t>
            </w:r>
            <w:r w:rsidRPr="007B6749">
              <w:t xml:space="preserve">. </w:t>
            </w:r>
          </w:p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Количество ДТП</w:t>
            </w:r>
          </w:p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</w:p>
        </w:tc>
        <w:tc>
          <w:tcPr>
            <w:tcW w:w="1560" w:type="dxa"/>
            <w:gridSpan w:val="2"/>
            <w:vAlign w:val="center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ед.</w:t>
            </w:r>
          </w:p>
        </w:tc>
        <w:tc>
          <w:tcPr>
            <w:tcW w:w="992" w:type="dxa"/>
            <w:gridSpan w:val="2"/>
            <w:vAlign w:val="center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0</w:t>
            </w:r>
          </w:p>
        </w:tc>
        <w:tc>
          <w:tcPr>
            <w:tcW w:w="1134" w:type="dxa"/>
            <w:gridSpan w:val="2"/>
            <w:vAlign w:val="center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0</w:t>
            </w:r>
          </w:p>
        </w:tc>
        <w:tc>
          <w:tcPr>
            <w:tcW w:w="992" w:type="dxa"/>
            <w:vAlign w:val="center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0</w:t>
            </w:r>
          </w:p>
        </w:tc>
        <w:tc>
          <w:tcPr>
            <w:tcW w:w="1985" w:type="dxa"/>
            <w:vMerge w:val="restart"/>
            <w:vAlign w:val="center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Распоряжение Правительства РФ от 27.10.2012 № 1995-р О Концепции федеральной целевой программы «Повышение безопасности дорожного движения в 2013 - 2020 годах»</w:t>
            </w:r>
          </w:p>
        </w:tc>
      </w:tr>
      <w:tr w:rsidR="00947A56" w:rsidRPr="007B6749" w:rsidTr="00D26850">
        <w:tc>
          <w:tcPr>
            <w:tcW w:w="567" w:type="dxa"/>
            <w:gridSpan w:val="2"/>
            <w:vAlign w:val="center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4</w:t>
            </w:r>
          </w:p>
        </w:tc>
        <w:tc>
          <w:tcPr>
            <w:tcW w:w="2977" w:type="dxa"/>
            <w:gridSpan w:val="2"/>
            <w:vAlign w:val="center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rPr>
                <w:u w:val="single"/>
              </w:rPr>
              <w:t>Целевой показатель 2.</w:t>
            </w:r>
            <w:r w:rsidRPr="007B6749">
              <w:t xml:space="preserve"> </w:t>
            </w:r>
          </w:p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rPr>
                <w:shd w:val="clear" w:color="auto" w:fill="FFFFFF"/>
              </w:rPr>
              <w:t>Число  погибших в ДТП.</w:t>
            </w:r>
          </w:p>
        </w:tc>
        <w:tc>
          <w:tcPr>
            <w:tcW w:w="1560" w:type="dxa"/>
            <w:gridSpan w:val="2"/>
            <w:vAlign w:val="center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ед.</w:t>
            </w:r>
          </w:p>
        </w:tc>
        <w:tc>
          <w:tcPr>
            <w:tcW w:w="992" w:type="dxa"/>
            <w:gridSpan w:val="2"/>
            <w:vAlign w:val="center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0</w:t>
            </w:r>
          </w:p>
        </w:tc>
        <w:tc>
          <w:tcPr>
            <w:tcW w:w="1134" w:type="dxa"/>
            <w:gridSpan w:val="2"/>
            <w:vAlign w:val="center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0</w:t>
            </w:r>
          </w:p>
        </w:tc>
        <w:tc>
          <w:tcPr>
            <w:tcW w:w="992" w:type="dxa"/>
            <w:vAlign w:val="center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</w:p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0</w:t>
            </w:r>
          </w:p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  <w:vMerge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</w:p>
        </w:tc>
      </w:tr>
      <w:tr w:rsidR="00947A56" w:rsidRPr="007B6749" w:rsidTr="00D26850">
        <w:tc>
          <w:tcPr>
            <w:tcW w:w="567" w:type="dxa"/>
            <w:gridSpan w:val="2"/>
            <w:vAlign w:val="center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5</w:t>
            </w:r>
          </w:p>
        </w:tc>
        <w:tc>
          <w:tcPr>
            <w:tcW w:w="9640" w:type="dxa"/>
            <w:gridSpan w:val="10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</w:p>
          <w:p w:rsidR="00947A56" w:rsidRPr="007B6749" w:rsidRDefault="00947A56" w:rsidP="006612E6">
            <w:pPr>
              <w:autoSpaceDE w:val="0"/>
              <w:autoSpaceDN w:val="0"/>
              <w:adjustRightInd w:val="0"/>
              <w:jc w:val="both"/>
            </w:pPr>
            <w:r w:rsidRPr="007B6749">
              <w:t>Цель 2 «Повышение уровня правового воспитания участников дорожного движения, культуры их поведения»</w:t>
            </w:r>
          </w:p>
        </w:tc>
      </w:tr>
      <w:tr w:rsidR="00947A56" w:rsidRPr="007B6749" w:rsidTr="00D26850">
        <w:trPr>
          <w:gridBefore w:val="1"/>
          <w:trHeight w:val="1060"/>
        </w:trPr>
        <w:tc>
          <w:tcPr>
            <w:tcW w:w="567" w:type="dxa"/>
            <w:vAlign w:val="center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6</w:t>
            </w:r>
          </w:p>
        </w:tc>
        <w:tc>
          <w:tcPr>
            <w:tcW w:w="9640" w:type="dxa"/>
            <w:gridSpan w:val="10"/>
            <w:vAlign w:val="center"/>
          </w:tcPr>
          <w:p w:rsidR="00947A56" w:rsidRPr="007B6749" w:rsidRDefault="00947A56" w:rsidP="006612E6">
            <w:pPr>
              <w:jc w:val="both"/>
            </w:pPr>
            <w:r w:rsidRPr="007B6749">
              <w:t>Задача 2  «Создание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движения, реализация программы правового воспитания участников дорожного движения, культуры их поведения»</w:t>
            </w:r>
          </w:p>
        </w:tc>
      </w:tr>
      <w:tr w:rsidR="00947A56" w:rsidRPr="007B6749" w:rsidTr="00D26850">
        <w:trPr>
          <w:gridBefore w:val="1"/>
        </w:trPr>
        <w:tc>
          <w:tcPr>
            <w:tcW w:w="567" w:type="dxa"/>
            <w:vAlign w:val="center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7</w:t>
            </w:r>
          </w:p>
        </w:tc>
        <w:tc>
          <w:tcPr>
            <w:tcW w:w="9640" w:type="dxa"/>
            <w:gridSpan w:val="10"/>
          </w:tcPr>
          <w:p w:rsidR="00947A56" w:rsidRPr="007B6749" w:rsidRDefault="00947A56" w:rsidP="00D26850"/>
          <w:p w:rsidR="00947A56" w:rsidRPr="007B6749" w:rsidRDefault="00947A56" w:rsidP="006612E6">
            <w:pPr>
              <w:jc w:val="both"/>
            </w:pPr>
            <w:r>
              <w:t xml:space="preserve">Задача </w:t>
            </w:r>
            <w:r w:rsidRPr="007B6749">
              <w:t>3 «Совершенствование системы профилактики дорожно-транспортного травматизма, формирование навыков безопасного поведения на дорогах</w:t>
            </w:r>
          </w:p>
        </w:tc>
      </w:tr>
      <w:tr w:rsidR="00947A56" w:rsidRPr="007B6749" w:rsidTr="00D26850">
        <w:trPr>
          <w:gridBefore w:val="1"/>
        </w:trPr>
        <w:tc>
          <w:tcPr>
            <w:tcW w:w="567" w:type="dxa"/>
            <w:vAlign w:val="center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8</w:t>
            </w:r>
          </w:p>
        </w:tc>
        <w:tc>
          <w:tcPr>
            <w:tcW w:w="2977" w:type="dxa"/>
            <w:gridSpan w:val="2"/>
            <w:vAlign w:val="center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rPr>
                <w:u w:val="single"/>
              </w:rPr>
              <w:t>Целевой показатель 1</w:t>
            </w:r>
            <w:r w:rsidRPr="007B6749">
              <w:t xml:space="preserve">. </w:t>
            </w:r>
          </w:p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Доля населения,  задействованного в мероприятиях по профилактике ДТП</w:t>
            </w:r>
          </w:p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vAlign w:val="center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%</w:t>
            </w:r>
          </w:p>
        </w:tc>
        <w:tc>
          <w:tcPr>
            <w:tcW w:w="992" w:type="dxa"/>
            <w:gridSpan w:val="2"/>
            <w:vAlign w:val="center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100</w:t>
            </w:r>
          </w:p>
        </w:tc>
        <w:tc>
          <w:tcPr>
            <w:tcW w:w="851" w:type="dxa"/>
            <w:gridSpan w:val="2"/>
            <w:vAlign w:val="center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100</w:t>
            </w:r>
          </w:p>
        </w:tc>
        <w:tc>
          <w:tcPr>
            <w:tcW w:w="992" w:type="dxa"/>
            <w:vAlign w:val="center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100</w:t>
            </w:r>
          </w:p>
        </w:tc>
        <w:tc>
          <w:tcPr>
            <w:tcW w:w="992" w:type="dxa"/>
            <w:vAlign w:val="center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</w:pPr>
            <w:r w:rsidRPr="007B6749">
              <w:t>100</w:t>
            </w:r>
          </w:p>
        </w:tc>
        <w:tc>
          <w:tcPr>
            <w:tcW w:w="1985" w:type="dxa"/>
          </w:tcPr>
          <w:p w:rsidR="00947A56" w:rsidRPr="007B6749" w:rsidRDefault="00947A56" w:rsidP="00D26850">
            <w:pPr>
              <w:autoSpaceDE w:val="0"/>
              <w:autoSpaceDN w:val="0"/>
              <w:adjustRightInd w:val="0"/>
              <w:rPr>
                <w:spacing w:val="-2"/>
                <w:highlight w:val="yellow"/>
              </w:rPr>
            </w:pPr>
            <w:r w:rsidRPr="007B6749">
              <w:t>Распоряжение Правительства РФ от 27.10.2012 № 1995-р О Концепции федеральной целевой программы «Повышение безопасности дорожного движения в 2013 - 2020 годах»</w:t>
            </w:r>
          </w:p>
        </w:tc>
      </w:tr>
    </w:tbl>
    <w:p w:rsidR="00947A56" w:rsidRPr="007B6749" w:rsidRDefault="00947A56" w:rsidP="001076FE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47A56" w:rsidRPr="007B6749" w:rsidRDefault="00947A56" w:rsidP="001076FE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47A56" w:rsidRPr="007B6749" w:rsidRDefault="00947A56" w:rsidP="001076FE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47A56" w:rsidRPr="007B6749" w:rsidRDefault="00947A56" w:rsidP="001076FE">
      <w:pPr>
        <w:contextualSpacing/>
        <w:jc w:val="both"/>
      </w:pPr>
    </w:p>
    <w:sectPr w:rsidR="00947A56" w:rsidRPr="007B6749" w:rsidSect="00F94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7A56" w:rsidRDefault="00947A56" w:rsidP="001076FE">
      <w:r>
        <w:separator/>
      </w:r>
    </w:p>
  </w:endnote>
  <w:endnote w:type="continuationSeparator" w:id="1">
    <w:p w:rsidR="00947A56" w:rsidRDefault="00947A56" w:rsidP="00107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7A56" w:rsidRDefault="00947A56" w:rsidP="001076FE">
      <w:r>
        <w:separator/>
      </w:r>
    </w:p>
  </w:footnote>
  <w:footnote w:type="continuationSeparator" w:id="1">
    <w:p w:rsidR="00947A56" w:rsidRDefault="00947A56" w:rsidP="001076FE">
      <w:r>
        <w:continuationSeparator/>
      </w:r>
    </w:p>
  </w:footnote>
  <w:footnote w:id="2">
    <w:p w:rsidR="00947A56" w:rsidRDefault="00947A56" w:rsidP="001076FE">
      <w:pPr>
        <w:pStyle w:val="FootnoteText"/>
      </w:pPr>
      <w:r>
        <w:rPr>
          <w:rStyle w:val="FootnoteReference"/>
        </w:rPr>
        <w:footnoteRef/>
      </w:r>
      <w:r>
        <w:t xml:space="preserve"> Далее – Лидское сельское поселение.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A3CD3"/>
    <w:multiLevelType w:val="hybridMultilevel"/>
    <w:tmpl w:val="C472C2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C941498"/>
    <w:multiLevelType w:val="hybridMultilevel"/>
    <w:tmpl w:val="EC62F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9DE5208"/>
    <w:multiLevelType w:val="hybridMultilevel"/>
    <w:tmpl w:val="08A4EA20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2908"/>
    <w:rsid w:val="0001250C"/>
    <w:rsid w:val="00046521"/>
    <w:rsid w:val="00054C61"/>
    <w:rsid w:val="00061182"/>
    <w:rsid w:val="000612C5"/>
    <w:rsid w:val="000621D6"/>
    <w:rsid w:val="000C6577"/>
    <w:rsid w:val="000D28C9"/>
    <w:rsid w:val="000E417C"/>
    <w:rsid w:val="000F488E"/>
    <w:rsid w:val="00102908"/>
    <w:rsid w:val="001076FE"/>
    <w:rsid w:val="0011644E"/>
    <w:rsid w:val="00122995"/>
    <w:rsid w:val="001239DE"/>
    <w:rsid w:val="0019072B"/>
    <w:rsid w:val="00245183"/>
    <w:rsid w:val="00260397"/>
    <w:rsid w:val="00282C0F"/>
    <w:rsid w:val="00295154"/>
    <w:rsid w:val="002B2302"/>
    <w:rsid w:val="002C12D5"/>
    <w:rsid w:val="002C36EC"/>
    <w:rsid w:val="002C4A71"/>
    <w:rsid w:val="002F1439"/>
    <w:rsid w:val="002F392B"/>
    <w:rsid w:val="003074F0"/>
    <w:rsid w:val="0030779F"/>
    <w:rsid w:val="003907C4"/>
    <w:rsid w:val="003A49EF"/>
    <w:rsid w:val="003B2F18"/>
    <w:rsid w:val="003B3983"/>
    <w:rsid w:val="003D13B1"/>
    <w:rsid w:val="003F32C8"/>
    <w:rsid w:val="00474024"/>
    <w:rsid w:val="00482CC3"/>
    <w:rsid w:val="00497E42"/>
    <w:rsid w:val="004F4832"/>
    <w:rsid w:val="004F7067"/>
    <w:rsid w:val="00502E50"/>
    <w:rsid w:val="00537CA9"/>
    <w:rsid w:val="0057226B"/>
    <w:rsid w:val="005752EF"/>
    <w:rsid w:val="00586881"/>
    <w:rsid w:val="005A1A52"/>
    <w:rsid w:val="005F670E"/>
    <w:rsid w:val="006007EA"/>
    <w:rsid w:val="00600A25"/>
    <w:rsid w:val="00605FDF"/>
    <w:rsid w:val="006216BC"/>
    <w:rsid w:val="006612E6"/>
    <w:rsid w:val="006618EC"/>
    <w:rsid w:val="00665087"/>
    <w:rsid w:val="00670530"/>
    <w:rsid w:val="006C6EEB"/>
    <w:rsid w:val="006D233C"/>
    <w:rsid w:val="00727CE2"/>
    <w:rsid w:val="0075146F"/>
    <w:rsid w:val="00755CFF"/>
    <w:rsid w:val="00765236"/>
    <w:rsid w:val="007B6749"/>
    <w:rsid w:val="008620F5"/>
    <w:rsid w:val="0086765B"/>
    <w:rsid w:val="00895B0F"/>
    <w:rsid w:val="008A111C"/>
    <w:rsid w:val="008A1CC4"/>
    <w:rsid w:val="008A7ACD"/>
    <w:rsid w:val="008E7E3E"/>
    <w:rsid w:val="00911B46"/>
    <w:rsid w:val="00947A56"/>
    <w:rsid w:val="00955ED6"/>
    <w:rsid w:val="0097431B"/>
    <w:rsid w:val="00992D04"/>
    <w:rsid w:val="009D0C0F"/>
    <w:rsid w:val="009D690A"/>
    <w:rsid w:val="009D7B91"/>
    <w:rsid w:val="009E368B"/>
    <w:rsid w:val="009F3299"/>
    <w:rsid w:val="00A530E6"/>
    <w:rsid w:val="00A554B8"/>
    <w:rsid w:val="00A94012"/>
    <w:rsid w:val="00AC757E"/>
    <w:rsid w:val="00AD5027"/>
    <w:rsid w:val="00AE59A7"/>
    <w:rsid w:val="00B10979"/>
    <w:rsid w:val="00B57A76"/>
    <w:rsid w:val="00B62408"/>
    <w:rsid w:val="00B9796A"/>
    <w:rsid w:val="00BC27C9"/>
    <w:rsid w:val="00BD23C3"/>
    <w:rsid w:val="00BE6FB9"/>
    <w:rsid w:val="00C43385"/>
    <w:rsid w:val="00CC08D8"/>
    <w:rsid w:val="00CC5A7B"/>
    <w:rsid w:val="00D26850"/>
    <w:rsid w:val="00D37768"/>
    <w:rsid w:val="00D41B33"/>
    <w:rsid w:val="00D90CE1"/>
    <w:rsid w:val="00D9513C"/>
    <w:rsid w:val="00DA4D03"/>
    <w:rsid w:val="00DC2159"/>
    <w:rsid w:val="00DD195F"/>
    <w:rsid w:val="00E46995"/>
    <w:rsid w:val="00E64F14"/>
    <w:rsid w:val="00E77053"/>
    <w:rsid w:val="00E934A4"/>
    <w:rsid w:val="00E97D6A"/>
    <w:rsid w:val="00EB03EA"/>
    <w:rsid w:val="00EC7308"/>
    <w:rsid w:val="00EE4D09"/>
    <w:rsid w:val="00EF7B76"/>
    <w:rsid w:val="00F44438"/>
    <w:rsid w:val="00F519BC"/>
    <w:rsid w:val="00F578C3"/>
    <w:rsid w:val="00F77436"/>
    <w:rsid w:val="00F85C96"/>
    <w:rsid w:val="00F94D9D"/>
    <w:rsid w:val="00FA28DF"/>
    <w:rsid w:val="00FE0CD8"/>
    <w:rsid w:val="00FF4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90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029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2908"/>
    <w:rPr>
      <w:rFonts w:ascii="Tahoma" w:hAnsi="Tahoma" w:cs="Tahoma"/>
      <w:sz w:val="16"/>
      <w:szCs w:val="16"/>
      <w:lang w:eastAsia="ru-RU"/>
    </w:rPr>
  </w:style>
  <w:style w:type="paragraph" w:styleId="NoSpacing">
    <w:name w:val="No Spacing"/>
    <w:uiPriority w:val="99"/>
    <w:qFormat/>
    <w:rsid w:val="00727CE2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1076FE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1076FE"/>
    <w:rPr>
      <w:rFonts w:ascii="Arial" w:hAnsi="Arial"/>
      <w:sz w:val="22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1076FE"/>
    <w:pPr>
      <w:widowControl w:val="0"/>
      <w:suppressAutoHyphens/>
    </w:pPr>
    <w:rPr>
      <w:rFonts w:eastAsia="Arial Unicode MS"/>
      <w:kern w:val="2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076FE"/>
    <w:rPr>
      <w:rFonts w:ascii="Times New Roman" w:eastAsia="Arial Unicode MS" w:hAnsi="Times New Roman" w:cs="Times New Roman"/>
      <w:kern w:val="2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1076FE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5A1A5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8</Pages>
  <Words>2549</Words>
  <Characters>14535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PC</cp:lastModifiedBy>
  <cp:revision>6</cp:revision>
  <cp:lastPrinted>2019-06-26T08:06:00Z</cp:lastPrinted>
  <dcterms:created xsi:type="dcterms:W3CDTF">2019-07-26T06:52:00Z</dcterms:created>
  <dcterms:modified xsi:type="dcterms:W3CDTF">2019-10-18T09:03:00Z</dcterms:modified>
</cp:coreProperties>
</file>