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FC" w:rsidRDefault="00AF4DFC" w:rsidP="00F5638D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Администрация                      </w:t>
      </w:r>
    </w:p>
    <w:p w:rsidR="00AF4DFC" w:rsidRDefault="00AF4DFC" w:rsidP="00AA4F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AF4DFC" w:rsidRDefault="00AF4DFC" w:rsidP="00AA4F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муниципального района  Ленинградской области</w:t>
      </w:r>
    </w:p>
    <w:p w:rsidR="00AF4DFC" w:rsidRDefault="00AF4DFC" w:rsidP="00AA4F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F4DFC" w:rsidRDefault="00AF4DFC" w:rsidP="00AA4F31">
      <w:pPr>
        <w:pStyle w:val="ConsTitle"/>
        <w:widowControl/>
        <w:spacing w:line="360" w:lineRule="auto"/>
        <w:jc w:val="center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>П О С Т А Н О В Л Е Н И Е</w:t>
      </w:r>
    </w:p>
    <w:p w:rsidR="00AF4DFC" w:rsidRDefault="00AF4DFC" w:rsidP="00AA4F31">
      <w:pPr>
        <w:tabs>
          <w:tab w:val="left" w:pos="624"/>
          <w:tab w:val="left" w:pos="1248"/>
          <w:tab w:val="left" w:pos="1872"/>
          <w:tab w:val="left" w:pos="2496"/>
          <w:tab w:val="left" w:pos="3120"/>
          <w:tab w:val="left" w:pos="3744"/>
          <w:tab w:val="center" w:pos="4820"/>
        </w:tabs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3192"/>
        <w:gridCol w:w="3204"/>
        <w:gridCol w:w="3175"/>
      </w:tblGrid>
      <w:tr w:rsidR="00AF4DFC" w:rsidTr="00DE26FA">
        <w:tc>
          <w:tcPr>
            <w:tcW w:w="3284" w:type="dxa"/>
          </w:tcPr>
          <w:p w:rsidR="00AF4DFC" w:rsidRPr="00DE26FA" w:rsidRDefault="00AF4DFC" w:rsidP="00DE26F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 ноября</w:t>
            </w:r>
            <w:r w:rsidRPr="00DE26FA">
              <w:rPr>
                <w:sz w:val="28"/>
                <w:szCs w:val="28"/>
                <w:u w:val="single"/>
              </w:rPr>
              <w:t xml:space="preserve"> 2019 года                                  </w:t>
            </w:r>
          </w:p>
        </w:tc>
        <w:tc>
          <w:tcPr>
            <w:tcW w:w="3285" w:type="dxa"/>
          </w:tcPr>
          <w:p w:rsidR="00AF4DFC" w:rsidRPr="00DE26FA" w:rsidRDefault="00AF4DFC" w:rsidP="00DE26FA">
            <w:pPr>
              <w:jc w:val="center"/>
              <w:rPr>
                <w:sz w:val="24"/>
                <w:szCs w:val="24"/>
              </w:rPr>
            </w:pPr>
            <w:r w:rsidRPr="00DE26FA">
              <w:rPr>
                <w:sz w:val="22"/>
                <w:szCs w:val="22"/>
              </w:rPr>
              <w:t>пос.Заборье</w:t>
            </w:r>
          </w:p>
        </w:tc>
        <w:tc>
          <w:tcPr>
            <w:tcW w:w="3285" w:type="dxa"/>
          </w:tcPr>
          <w:p w:rsidR="00AF4DFC" w:rsidRPr="00DE26FA" w:rsidRDefault="00AF4DFC" w:rsidP="00DE26FA">
            <w:pPr>
              <w:jc w:val="both"/>
              <w:rPr>
                <w:sz w:val="28"/>
                <w:szCs w:val="28"/>
                <w:u w:val="single"/>
              </w:rPr>
            </w:pPr>
            <w:r w:rsidRPr="00DE26FA">
              <w:rPr>
                <w:sz w:val="28"/>
                <w:szCs w:val="28"/>
              </w:rPr>
              <w:t xml:space="preserve">                           </w:t>
            </w:r>
            <w:r w:rsidRPr="00DE26FA">
              <w:rPr>
                <w:sz w:val="28"/>
                <w:szCs w:val="28"/>
                <w:u w:val="single"/>
              </w:rPr>
              <w:t xml:space="preserve">№ </w:t>
            </w:r>
            <w:r>
              <w:rPr>
                <w:sz w:val="28"/>
                <w:szCs w:val="28"/>
                <w:u w:val="single"/>
              </w:rPr>
              <w:t>149</w:t>
            </w:r>
          </w:p>
        </w:tc>
      </w:tr>
    </w:tbl>
    <w:p w:rsidR="00AF4DFC" w:rsidRDefault="00AF4DFC" w:rsidP="00AA4F31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AF4DFC" w:rsidRDefault="00AF4DFC" w:rsidP="00AA4F31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временном запрете </w:t>
      </w:r>
      <w:r>
        <w:rPr>
          <w:b/>
          <w:bCs/>
          <w:sz w:val="28"/>
          <w:szCs w:val="28"/>
        </w:rPr>
        <w:t>выхода (выезда) граждан</w:t>
      </w:r>
    </w:p>
    <w:p w:rsidR="00AF4DFC" w:rsidRDefault="00AF4DFC" w:rsidP="00AA4F31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ледовое покрытие водных объектов</w:t>
      </w:r>
    </w:p>
    <w:p w:rsidR="00AF4DFC" w:rsidRDefault="00AF4DFC" w:rsidP="00AA4F31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8"/>
          <w:szCs w:val="28"/>
        </w:rPr>
      </w:pPr>
    </w:p>
    <w:p w:rsidR="00AF4DFC" w:rsidRDefault="00AF4DFC" w:rsidP="00AA4F31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8"/>
          <w:szCs w:val="28"/>
        </w:rPr>
      </w:pPr>
    </w:p>
    <w:p w:rsidR="00AF4DFC" w:rsidRDefault="00AF4DFC" w:rsidP="00AA4F3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bCs/>
          <w:sz w:val="24"/>
          <w:szCs w:val="24"/>
        </w:rPr>
        <w:t>В целях обеспечения безопасности населения на водных объектах, охране их жизни и здоровья, руководствуясь пунктом 26 части 1 статьи 14 Федерального закона от 06.10.2003 № 131-ФЗ «Об общих принципах организации местного самоуправления в Российской Федерации», пунктом 7.8. раздела 6 постановления Правительства Ленинградской области от 29.12.2007 № 352 «Об утверждении Правил охраны жизни людей на водных объектах Ленинградской области»</w:t>
      </w:r>
      <w:r>
        <w:rPr>
          <w:sz w:val="24"/>
          <w:szCs w:val="24"/>
        </w:rPr>
        <w:t xml:space="preserve">, </w:t>
      </w:r>
    </w:p>
    <w:p w:rsidR="00AF4DFC" w:rsidRDefault="00AF4DFC" w:rsidP="00AA4F3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П О С Т А Н О В Л Я Ю:</w:t>
      </w:r>
    </w:p>
    <w:p w:rsidR="00AF4DFC" w:rsidRDefault="00AF4DFC" w:rsidP="00AA4F3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AF4DFC" w:rsidRDefault="00AF4DFC" w:rsidP="00AA4F31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 xml:space="preserve">1. С момента опубликования постановления установить запрет гражданам на выход (выезд) на ледовое покрытие водоемов </w:t>
      </w:r>
      <w:r>
        <w:rPr>
          <w:bCs/>
          <w:sz w:val="24"/>
          <w:szCs w:val="24"/>
        </w:rPr>
        <w:t>в период становления ледового покрова водных объектов на территории Лидского сельского поселения.</w:t>
      </w:r>
    </w:p>
    <w:p w:rsidR="00AF4DFC" w:rsidRDefault="00AF4DFC" w:rsidP="00AA4F31">
      <w:pPr>
        <w:autoSpaceDE w:val="0"/>
        <w:autoSpaceDN w:val="0"/>
        <w:adjustRightInd w:val="0"/>
        <w:jc w:val="both"/>
        <w:outlineLvl w:val="1"/>
        <w:rPr>
          <w:bCs/>
          <w:sz w:val="24"/>
          <w:szCs w:val="24"/>
        </w:rPr>
      </w:pPr>
    </w:p>
    <w:p w:rsidR="00AF4DFC" w:rsidRDefault="00AF4DFC" w:rsidP="00AA4F31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>2.Рекомендовать руководителям дошкольных и школьных образовательных учреждений, расположенных на территории Лидского сельского поселения провести дополнительные занятия с детьми по мерам безопасности на льду водоемов и запрете выхода на лед водоемов.</w:t>
      </w:r>
    </w:p>
    <w:p w:rsidR="00AF4DFC" w:rsidRDefault="00AF4DFC" w:rsidP="00AA4F31">
      <w:pPr>
        <w:autoSpaceDE w:val="0"/>
        <w:autoSpaceDN w:val="0"/>
        <w:adjustRightInd w:val="0"/>
        <w:jc w:val="both"/>
        <w:outlineLvl w:val="1"/>
        <w:rPr>
          <w:bCs/>
          <w:sz w:val="24"/>
          <w:szCs w:val="24"/>
        </w:rPr>
      </w:pPr>
    </w:p>
    <w:p w:rsidR="00AF4DFC" w:rsidRDefault="00AF4DFC" w:rsidP="00AA4F3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bCs/>
          <w:sz w:val="24"/>
          <w:szCs w:val="24"/>
        </w:rPr>
        <w:t>3.</w:t>
      </w:r>
      <w:r>
        <w:rPr>
          <w:sz w:val="24"/>
          <w:szCs w:val="24"/>
        </w:rPr>
        <w:t xml:space="preserve">Постановление разместить (обнародовать) на официальном сайте Лидского сельского поселения. </w:t>
      </w:r>
    </w:p>
    <w:p w:rsidR="00AF4DFC" w:rsidRDefault="00AF4DFC" w:rsidP="00AA4F31">
      <w:pPr>
        <w:jc w:val="center"/>
        <w:rPr>
          <w:b/>
          <w:sz w:val="24"/>
          <w:szCs w:val="24"/>
        </w:rPr>
      </w:pPr>
    </w:p>
    <w:p w:rsidR="00AF4DFC" w:rsidRDefault="00AF4DFC" w:rsidP="00AA4F31">
      <w:pPr>
        <w:spacing w:line="240" w:lineRule="exact"/>
        <w:jc w:val="both"/>
        <w:rPr>
          <w:sz w:val="24"/>
          <w:szCs w:val="24"/>
        </w:rPr>
      </w:pPr>
    </w:p>
    <w:p w:rsidR="00AF4DFC" w:rsidRDefault="00AF4DFC" w:rsidP="00AA4F31">
      <w:pPr>
        <w:spacing w:line="240" w:lineRule="exact"/>
        <w:jc w:val="both"/>
        <w:rPr>
          <w:sz w:val="24"/>
          <w:szCs w:val="24"/>
        </w:rPr>
      </w:pPr>
    </w:p>
    <w:p w:rsidR="00AF4DFC" w:rsidRDefault="00AF4DFC" w:rsidP="00AA4F31">
      <w:pPr>
        <w:spacing w:line="240" w:lineRule="exact"/>
        <w:jc w:val="both"/>
        <w:rPr>
          <w:sz w:val="24"/>
          <w:szCs w:val="24"/>
        </w:rPr>
      </w:pPr>
    </w:p>
    <w:p w:rsidR="00AF4DFC" w:rsidRDefault="00AF4DFC" w:rsidP="00AA4F31">
      <w:pPr>
        <w:spacing w:line="240" w:lineRule="exact"/>
        <w:jc w:val="both"/>
        <w:rPr>
          <w:sz w:val="24"/>
          <w:szCs w:val="24"/>
        </w:rPr>
      </w:pPr>
    </w:p>
    <w:p w:rsidR="00AF4DFC" w:rsidRDefault="00AF4DFC" w:rsidP="00AA4F31">
      <w:pPr>
        <w:pBdr>
          <w:bottom w:val="single" w:sz="12" w:space="1" w:color="auto"/>
        </w:pBdr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Н.П. Козлова</w:t>
      </w:r>
    </w:p>
    <w:p w:rsidR="00AF4DFC" w:rsidRDefault="00AF4DFC" w:rsidP="00AA4F31">
      <w:pPr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t>Разослано:  регистр МНПА, в прокуратуру, руководителям дошкольных и школьных учреждений, в дело.</w:t>
      </w:r>
    </w:p>
    <w:p w:rsidR="00AF4DFC" w:rsidRDefault="00AF4DFC" w:rsidP="00AA4F31">
      <w:pPr>
        <w:spacing w:line="240" w:lineRule="exact"/>
        <w:jc w:val="both"/>
        <w:rPr>
          <w:sz w:val="24"/>
          <w:szCs w:val="24"/>
        </w:rPr>
      </w:pPr>
    </w:p>
    <w:p w:rsidR="00AF4DFC" w:rsidRDefault="00AF4DFC" w:rsidP="00AA4F31">
      <w:pPr>
        <w:spacing w:line="240" w:lineRule="exact"/>
        <w:jc w:val="both"/>
        <w:rPr>
          <w:sz w:val="24"/>
          <w:szCs w:val="24"/>
        </w:rPr>
      </w:pPr>
    </w:p>
    <w:p w:rsidR="00AF4DFC" w:rsidRDefault="00AF4DFC" w:rsidP="00AA4F31"/>
    <w:p w:rsidR="00AF4DFC" w:rsidRDefault="00AF4DFC"/>
    <w:sectPr w:rsidR="00AF4DFC" w:rsidSect="007D5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EDE"/>
    <w:rsid w:val="0017252B"/>
    <w:rsid w:val="00172EDE"/>
    <w:rsid w:val="007D514F"/>
    <w:rsid w:val="00861E19"/>
    <w:rsid w:val="00AA4F31"/>
    <w:rsid w:val="00AF4DFC"/>
    <w:rsid w:val="00DE26FA"/>
    <w:rsid w:val="00F5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F31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AA4F31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b/>
      <w:sz w:val="16"/>
      <w:szCs w:val="20"/>
    </w:rPr>
  </w:style>
  <w:style w:type="table" w:styleId="TableGrid">
    <w:name w:val="Table Grid"/>
    <w:basedOn w:val="TableNormal"/>
    <w:uiPriority w:val="99"/>
    <w:rsid w:val="00AA4F3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563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4F1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64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234</Words>
  <Characters>1339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2019-11-25T05:11:00Z</cp:lastPrinted>
  <dcterms:created xsi:type="dcterms:W3CDTF">2019-11-19T07:38:00Z</dcterms:created>
  <dcterms:modified xsi:type="dcterms:W3CDTF">2019-11-25T05:11:00Z</dcterms:modified>
</cp:coreProperties>
</file>