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4FD" w:rsidRDefault="002F24FD" w:rsidP="00DC74CF">
      <w:pPr>
        <w:pStyle w:val="Subtitl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bookmarkStart w:id="0" w:name="_GoBack"/>
      <w:bookmarkEnd w:id="0"/>
      <w:r>
        <w:rPr>
          <w:bCs/>
          <w:sz w:val="28"/>
          <w:szCs w:val="28"/>
        </w:rPr>
        <w:t xml:space="preserve">Администрация                                  </w:t>
      </w:r>
    </w:p>
    <w:p w:rsidR="002F24FD" w:rsidRDefault="002F24FD" w:rsidP="00DC74CF">
      <w:pPr>
        <w:pStyle w:val="Subtitle"/>
        <w:rPr>
          <w:bCs/>
          <w:sz w:val="28"/>
          <w:szCs w:val="28"/>
        </w:rPr>
      </w:pPr>
      <w:r>
        <w:rPr>
          <w:bCs/>
          <w:sz w:val="28"/>
          <w:szCs w:val="28"/>
        </w:rPr>
        <w:t>Лидского сельского поселения</w:t>
      </w:r>
    </w:p>
    <w:p w:rsidR="002F24FD" w:rsidRDefault="002F24FD" w:rsidP="00DC74C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Бокситогорского муниципального района Ленинградской области </w:t>
      </w:r>
    </w:p>
    <w:p w:rsidR="002F24FD" w:rsidRDefault="002F24FD" w:rsidP="00DC74CF">
      <w:pPr>
        <w:pStyle w:val="Heading1"/>
        <w:jc w:val="center"/>
        <w:rPr>
          <w:b/>
          <w:sz w:val="28"/>
          <w:szCs w:val="28"/>
        </w:rPr>
      </w:pPr>
    </w:p>
    <w:p w:rsidR="002F24FD" w:rsidRDefault="002F24FD" w:rsidP="00DC74C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О С Т А Н О В Л Е Н И Е </w:t>
      </w:r>
    </w:p>
    <w:p w:rsidR="002F24FD" w:rsidRDefault="002F24FD" w:rsidP="00DC74CF">
      <w:pPr>
        <w:pStyle w:val="Heading1"/>
        <w:rPr>
          <w:sz w:val="28"/>
          <w:szCs w:val="28"/>
        </w:rPr>
      </w:pPr>
    </w:p>
    <w:p w:rsidR="002F24FD" w:rsidRDefault="002F24FD" w:rsidP="00DC74CF">
      <w:pPr>
        <w:rPr>
          <w:sz w:val="28"/>
          <w:szCs w:val="28"/>
        </w:rPr>
      </w:pPr>
    </w:p>
    <w:p w:rsidR="002F24FD" w:rsidRDefault="002F24FD" w:rsidP="00DC74CF">
      <w:pPr>
        <w:rPr>
          <w:sz w:val="28"/>
          <w:szCs w:val="28"/>
        </w:rPr>
      </w:pPr>
      <w:r>
        <w:rPr>
          <w:sz w:val="28"/>
          <w:szCs w:val="28"/>
        </w:rPr>
        <w:t xml:space="preserve">  30 декабря 2019г.                                                                                     № 180</w:t>
      </w:r>
    </w:p>
    <w:p w:rsidR="002F24FD" w:rsidRDefault="002F24FD" w:rsidP="00DC74CF">
      <w:pPr>
        <w:tabs>
          <w:tab w:val="left" w:pos="6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ab/>
      </w:r>
    </w:p>
    <w:p w:rsidR="002F24FD" w:rsidRDefault="002F24FD" w:rsidP="00DC74C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Заборье</w:t>
      </w:r>
    </w:p>
    <w:p w:rsidR="002F24FD" w:rsidRDefault="002F24FD" w:rsidP="00DC74CF">
      <w:pPr>
        <w:rPr>
          <w:sz w:val="28"/>
          <w:szCs w:val="28"/>
        </w:rPr>
      </w:pPr>
    </w:p>
    <w:p w:rsidR="002F24FD" w:rsidRDefault="002F24FD" w:rsidP="00DC74CF">
      <w:pPr>
        <w:rPr>
          <w:sz w:val="28"/>
          <w:szCs w:val="28"/>
        </w:rPr>
      </w:pPr>
    </w:p>
    <w:p w:rsidR="002F24FD" w:rsidRDefault="002F24FD" w:rsidP="00DC74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формы журнала приема и формы расписки о получении справок о доходах, расходах, об имуществе и обязательствах имущественного характера</w:t>
      </w:r>
    </w:p>
    <w:p w:rsidR="002F24FD" w:rsidRDefault="002F24FD" w:rsidP="00DC74CF">
      <w:pPr>
        <w:jc w:val="center"/>
        <w:rPr>
          <w:b/>
          <w:sz w:val="28"/>
          <w:szCs w:val="28"/>
        </w:rPr>
      </w:pPr>
    </w:p>
    <w:p w:rsidR="002F24FD" w:rsidRDefault="002F24FD" w:rsidP="00DC74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ч.1 статьи 17 Федерального закона от 06.10.2003 № 131-ФЗ "Об общих принципах организации местного самоуправления в Российской Федерации" , Федеральным законом от 25.12.2008 № 273-ФЗ "О противодействии коррупции", Федеральным законом от 02.03.2007 № 25 ФЗ "О Муниципальной службе в Российской Федерации". </w:t>
      </w:r>
      <w:r w:rsidRPr="007F4E20">
        <w:rPr>
          <w:b/>
          <w:sz w:val="28"/>
          <w:szCs w:val="28"/>
        </w:rPr>
        <w:t>Постановляю:</w:t>
      </w:r>
      <w:r>
        <w:rPr>
          <w:sz w:val="28"/>
          <w:szCs w:val="28"/>
        </w:rPr>
        <w:t xml:space="preserve"> </w:t>
      </w:r>
    </w:p>
    <w:p w:rsidR="002F24FD" w:rsidRDefault="002F24FD" w:rsidP="00DC74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F24FD" w:rsidRDefault="002F24FD" w:rsidP="007B5C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форму журнала приема справок о доходах, расходах, об имуществе и обязательствах имущественного характера муниципальных служащих, руководителей муниципальных учреждений и лиц, претендующих на замещение должности муниципальной службы или должности руководителей муниципальных учреждений Лидского сельского поселения Бокситогорского муниципального района Ленинградской области (Приложение №  1).</w:t>
      </w:r>
    </w:p>
    <w:p w:rsidR="002F24FD" w:rsidRDefault="002F24FD" w:rsidP="006B22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форму расписки о получении справок о доходах, расходах, об имуществе и обязательствах имущественного характера муниципальных служащих, руководителей муниципальных учреждений и лиц, претендующих на замещение должности муниципальной службы или должности руководителей муниципальных учреждений Лидского сельского поселения Бокситогорского муниципального района Ленинградской области (Приложение №2).</w:t>
      </w:r>
    </w:p>
    <w:p w:rsidR="002F24FD" w:rsidRDefault="002F24FD" w:rsidP="006B22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3.Опубликовать данное постановление на официальном сайте Лидского сельского поселения.</w:t>
      </w:r>
    </w:p>
    <w:p w:rsidR="002F24FD" w:rsidRDefault="002F24FD" w:rsidP="006B22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возложить на специалиста администрации ответственного за кадры.</w:t>
      </w:r>
    </w:p>
    <w:p w:rsidR="002F24FD" w:rsidRDefault="002F24FD" w:rsidP="00DC74CF">
      <w:pPr>
        <w:ind w:firstLine="540"/>
        <w:jc w:val="both"/>
        <w:rPr>
          <w:sz w:val="28"/>
          <w:szCs w:val="28"/>
        </w:rPr>
      </w:pPr>
    </w:p>
    <w:p w:rsidR="002F24FD" w:rsidRPr="00D06B50" w:rsidRDefault="002F24FD" w:rsidP="00DC74CF">
      <w:pPr>
        <w:ind w:firstLine="540"/>
        <w:jc w:val="both"/>
        <w:rPr>
          <w:sz w:val="28"/>
          <w:szCs w:val="28"/>
          <w:u w:val="single"/>
        </w:rPr>
      </w:pPr>
      <w:r w:rsidRPr="00D06B50">
        <w:rPr>
          <w:sz w:val="28"/>
          <w:szCs w:val="28"/>
          <w:u w:val="single"/>
        </w:rPr>
        <w:t>Глава администрации                                                   Н.П. Козлова</w:t>
      </w:r>
    </w:p>
    <w:p w:rsidR="002F24FD" w:rsidRDefault="002F24FD" w:rsidP="00DC74C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Разослано: сайт ЛСП, в дело.</w:t>
      </w:r>
    </w:p>
    <w:p w:rsidR="002F24FD" w:rsidRDefault="002F24FD" w:rsidP="00DC74CF">
      <w:pPr>
        <w:jc w:val="both"/>
        <w:rPr>
          <w:sz w:val="28"/>
          <w:szCs w:val="28"/>
        </w:rPr>
      </w:pPr>
    </w:p>
    <w:p w:rsidR="002F24FD" w:rsidRDefault="002F24FD"/>
    <w:p w:rsidR="002F24FD" w:rsidRDefault="002F24FD">
      <w:pPr>
        <w:sectPr w:rsidR="002F24FD" w:rsidSect="00FB5E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24FD" w:rsidRDefault="002F24FD" w:rsidP="00076494">
      <w:pPr>
        <w:jc w:val="right"/>
      </w:pPr>
      <w:r>
        <w:t>Приложение № 1</w:t>
      </w:r>
    </w:p>
    <w:p w:rsidR="002F24FD" w:rsidRDefault="002F24FD" w:rsidP="00076494">
      <w:pPr>
        <w:jc w:val="right"/>
      </w:pPr>
      <w:r>
        <w:t>к постановлению администрации</w:t>
      </w:r>
    </w:p>
    <w:p w:rsidR="002F24FD" w:rsidRDefault="002F24FD" w:rsidP="00076494">
      <w:pPr>
        <w:jc w:val="right"/>
      </w:pPr>
      <w:r>
        <w:t>Лидского сельского поселения</w:t>
      </w:r>
    </w:p>
    <w:p w:rsidR="002F24FD" w:rsidRDefault="002F24FD" w:rsidP="00076494">
      <w:pPr>
        <w:jc w:val="right"/>
      </w:pPr>
      <w:r>
        <w:t>от 30.12.2019 № 180</w:t>
      </w:r>
    </w:p>
    <w:p w:rsidR="002F24FD" w:rsidRDefault="002F24FD" w:rsidP="00931E44">
      <w:pPr>
        <w:jc w:val="center"/>
      </w:pPr>
    </w:p>
    <w:p w:rsidR="002F24FD" w:rsidRDefault="002F24FD" w:rsidP="00931E44">
      <w:pPr>
        <w:jc w:val="center"/>
      </w:pPr>
      <w:r>
        <w:t>ЖУРНАЛ</w:t>
      </w:r>
    </w:p>
    <w:p w:rsidR="002F24FD" w:rsidRDefault="002F24FD" w:rsidP="00931E44">
      <w:pPr>
        <w:jc w:val="center"/>
      </w:pPr>
      <w:r>
        <w:t>Приема справок о доходах, расходах, об имуществе и обязательствах имущественного характера муниципальных служащих, руководителей муниципальных учреждений и лиц, претендующих на замещение должности муниципальной службы или должности руководителей муниципальных учреждений Лидского сельского поселения Бокситогорского муниципального района Ленинградской области</w:t>
      </w:r>
    </w:p>
    <w:p w:rsidR="002F24FD" w:rsidRDefault="002F24FD" w:rsidP="00931E44">
      <w:pPr>
        <w:jc w:val="center"/>
      </w:pPr>
    </w:p>
    <w:p w:rsidR="002F24FD" w:rsidRDefault="002F24FD" w:rsidP="00931E4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4"/>
        <w:gridCol w:w="4014"/>
        <w:gridCol w:w="3020"/>
        <w:gridCol w:w="1980"/>
        <w:gridCol w:w="2520"/>
        <w:gridCol w:w="2438"/>
      </w:tblGrid>
      <w:tr w:rsidR="002F24FD" w:rsidTr="001F5670">
        <w:tc>
          <w:tcPr>
            <w:tcW w:w="814" w:type="dxa"/>
          </w:tcPr>
          <w:p w:rsidR="002F24FD" w:rsidRDefault="002F24FD" w:rsidP="001F5670">
            <w:pPr>
              <w:jc w:val="center"/>
            </w:pPr>
            <w:r>
              <w:t>№</w:t>
            </w:r>
          </w:p>
          <w:p w:rsidR="002F24FD" w:rsidRDefault="002F24FD" w:rsidP="001F5670">
            <w:pPr>
              <w:jc w:val="center"/>
            </w:pPr>
            <w:r>
              <w:t>п/п</w:t>
            </w:r>
          </w:p>
        </w:tc>
        <w:tc>
          <w:tcPr>
            <w:tcW w:w="4014" w:type="dxa"/>
          </w:tcPr>
          <w:p w:rsidR="002F24FD" w:rsidRDefault="002F24FD" w:rsidP="001F5670">
            <w:pPr>
              <w:jc w:val="center"/>
            </w:pPr>
            <w:r>
              <w:t>Ф.И.О. муниципального служащего, руководителя муниципального учреждения, лица, претендующего на замещение должности муниципальной службы или должности руководителя муниципальных учреждений, супруги (супруга)  и несовершеннолетних детей</w:t>
            </w:r>
          </w:p>
        </w:tc>
        <w:tc>
          <w:tcPr>
            <w:tcW w:w="3020" w:type="dxa"/>
          </w:tcPr>
          <w:p w:rsidR="002F24FD" w:rsidRDefault="002F24FD" w:rsidP="001F5670">
            <w:pPr>
              <w:jc w:val="center"/>
            </w:pPr>
            <w:r>
              <w:t>Должность лица, сдавшего справки о доходах, расходах, об имуществе и обязательствах имущественного характера (отношение к указанному лицу)</w:t>
            </w:r>
          </w:p>
        </w:tc>
        <w:tc>
          <w:tcPr>
            <w:tcW w:w="1980" w:type="dxa"/>
          </w:tcPr>
          <w:p w:rsidR="002F24FD" w:rsidRDefault="002F24FD" w:rsidP="001F5670">
            <w:pPr>
              <w:jc w:val="center"/>
            </w:pPr>
            <w:r>
              <w:t>Дата сдачи справок о доходах, расходах, об имуществе и обязательствах имущественного характера</w:t>
            </w:r>
          </w:p>
        </w:tc>
        <w:tc>
          <w:tcPr>
            <w:tcW w:w="2520" w:type="dxa"/>
          </w:tcPr>
          <w:p w:rsidR="002F24FD" w:rsidRDefault="002F24FD" w:rsidP="001F5670">
            <w:pPr>
              <w:jc w:val="center"/>
            </w:pPr>
            <w:r>
              <w:t>Подпись, Ф.И.О. лица, сдавшего справки о доходах, расходах, об имуществе и обязательствах имущественного характера</w:t>
            </w:r>
          </w:p>
        </w:tc>
        <w:tc>
          <w:tcPr>
            <w:tcW w:w="2438" w:type="dxa"/>
          </w:tcPr>
          <w:p w:rsidR="002F24FD" w:rsidRDefault="002F24FD" w:rsidP="001F5670">
            <w:pPr>
              <w:jc w:val="center"/>
            </w:pPr>
            <w:r>
              <w:t>Подпись, Ф.И.О. кадрового работника, принявшего справки о доходах, расходах, об имуществе и обязательствах имущественного характера</w:t>
            </w:r>
          </w:p>
        </w:tc>
      </w:tr>
      <w:tr w:rsidR="002F24FD" w:rsidTr="001F5670">
        <w:tc>
          <w:tcPr>
            <w:tcW w:w="814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4014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3020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1980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2520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2438" w:type="dxa"/>
          </w:tcPr>
          <w:p w:rsidR="002F24FD" w:rsidRDefault="002F24FD" w:rsidP="001F5670">
            <w:pPr>
              <w:jc w:val="center"/>
            </w:pPr>
          </w:p>
        </w:tc>
      </w:tr>
      <w:tr w:rsidR="002F24FD" w:rsidTr="001F5670">
        <w:tc>
          <w:tcPr>
            <w:tcW w:w="814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4014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3020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1980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2520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2438" w:type="dxa"/>
          </w:tcPr>
          <w:p w:rsidR="002F24FD" w:rsidRDefault="002F24FD" w:rsidP="001F5670">
            <w:pPr>
              <w:jc w:val="center"/>
            </w:pPr>
          </w:p>
        </w:tc>
      </w:tr>
      <w:tr w:rsidR="002F24FD" w:rsidTr="001F5670">
        <w:tc>
          <w:tcPr>
            <w:tcW w:w="814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4014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3020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1980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2520" w:type="dxa"/>
          </w:tcPr>
          <w:p w:rsidR="002F24FD" w:rsidRDefault="002F24FD" w:rsidP="001F5670">
            <w:pPr>
              <w:jc w:val="center"/>
            </w:pPr>
          </w:p>
        </w:tc>
        <w:tc>
          <w:tcPr>
            <w:tcW w:w="2438" w:type="dxa"/>
          </w:tcPr>
          <w:p w:rsidR="002F24FD" w:rsidRDefault="002F24FD" w:rsidP="001F5670">
            <w:pPr>
              <w:jc w:val="center"/>
            </w:pPr>
          </w:p>
        </w:tc>
      </w:tr>
    </w:tbl>
    <w:p w:rsidR="002F24FD" w:rsidRDefault="002F24FD" w:rsidP="00931E44">
      <w:pPr>
        <w:jc w:val="center"/>
      </w:pPr>
    </w:p>
    <w:p w:rsidR="002F24FD" w:rsidRDefault="002F24FD" w:rsidP="00931E44">
      <w:pPr>
        <w:jc w:val="center"/>
      </w:pPr>
    </w:p>
    <w:p w:rsidR="002F24FD" w:rsidRDefault="002F24FD" w:rsidP="00931E44">
      <w:pPr>
        <w:jc w:val="center"/>
      </w:pPr>
    </w:p>
    <w:p w:rsidR="002F24FD" w:rsidRDefault="002F24FD" w:rsidP="00931E44">
      <w:pPr>
        <w:jc w:val="center"/>
      </w:pPr>
    </w:p>
    <w:p w:rsidR="002F24FD" w:rsidRDefault="002F24FD" w:rsidP="00931E44">
      <w:pPr>
        <w:jc w:val="center"/>
      </w:pPr>
    </w:p>
    <w:p w:rsidR="002F24FD" w:rsidRDefault="002F24FD" w:rsidP="00931E44">
      <w:pPr>
        <w:jc w:val="center"/>
      </w:pPr>
    </w:p>
    <w:p w:rsidR="002F24FD" w:rsidRDefault="002F24FD" w:rsidP="00931E44">
      <w:pPr>
        <w:jc w:val="center"/>
      </w:pPr>
    </w:p>
    <w:p w:rsidR="002F24FD" w:rsidRDefault="002F24FD" w:rsidP="00931E44">
      <w:pPr>
        <w:jc w:val="center"/>
      </w:pPr>
    </w:p>
    <w:p w:rsidR="002F24FD" w:rsidRDefault="002F24FD" w:rsidP="00931E44">
      <w:pPr>
        <w:jc w:val="center"/>
      </w:pPr>
    </w:p>
    <w:p w:rsidR="002F24FD" w:rsidRDefault="002F24FD" w:rsidP="00931E44">
      <w:pPr>
        <w:jc w:val="center"/>
      </w:pPr>
    </w:p>
    <w:p w:rsidR="002F24FD" w:rsidRDefault="002F24FD" w:rsidP="00931E44">
      <w:pPr>
        <w:jc w:val="center"/>
      </w:pPr>
    </w:p>
    <w:p w:rsidR="002F24FD" w:rsidRPr="00A10104" w:rsidRDefault="002F24FD" w:rsidP="00A10104"/>
    <w:p w:rsidR="002F24FD" w:rsidRPr="00A10104" w:rsidRDefault="002F24FD" w:rsidP="00A10104"/>
    <w:p w:rsidR="002F24FD" w:rsidRPr="00A10104" w:rsidRDefault="002F24FD" w:rsidP="00A10104"/>
    <w:p w:rsidR="002F24FD" w:rsidRPr="00A10104" w:rsidRDefault="002F24FD" w:rsidP="00A10104"/>
    <w:p w:rsidR="002F24FD" w:rsidRPr="00A10104" w:rsidRDefault="002F24FD" w:rsidP="00A10104"/>
    <w:p w:rsidR="002F24FD" w:rsidRPr="00A10104" w:rsidRDefault="002F24FD" w:rsidP="00A10104"/>
    <w:p w:rsidR="002F24FD" w:rsidRPr="00A10104" w:rsidRDefault="002F24FD" w:rsidP="00A10104"/>
    <w:p w:rsidR="002F24FD" w:rsidRPr="00A10104" w:rsidRDefault="002F24FD" w:rsidP="00A10104"/>
    <w:p w:rsidR="002F24FD" w:rsidRPr="00A10104" w:rsidRDefault="002F24FD" w:rsidP="00A10104"/>
    <w:p w:rsidR="002F24FD" w:rsidRPr="00A10104" w:rsidRDefault="002F24FD" w:rsidP="00A10104"/>
    <w:p w:rsidR="002F24FD" w:rsidRPr="00A10104" w:rsidRDefault="002F24FD" w:rsidP="00A10104"/>
    <w:p w:rsidR="002F24FD" w:rsidRDefault="002F24FD" w:rsidP="00A10104">
      <w:pPr>
        <w:sectPr w:rsidR="002F24FD" w:rsidSect="00A1010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F24FD" w:rsidRPr="00A10104" w:rsidRDefault="002F24FD" w:rsidP="00A10104"/>
    <w:p w:rsidR="002F24FD" w:rsidRDefault="002F24FD" w:rsidP="00A10104">
      <w:pPr>
        <w:jc w:val="right"/>
      </w:pPr>
      <w:r>
        <w:t xml:space="preserve">Приложение № 2 </w:t>
      </w:r>
    </w:p>
    <w:p w:rsidR="002F24FD" w:rsidRDefault="002F24FD" w:rsidP="00A10104">
      <w:pPr>
        <w:jc w:val="right"/>
      </w:pPr>
      <w:r>
        <w:t xml:space="preserve">к постановлению администрации </w:t>
      </w:r>
    </w:p>
    <w:p w:rsidR="002F24FD" w:rsidRDefault="002F24FD" w:rsidP="00A10104">
      <w:pPr>
        <w:jc w:val="right"/>
      </w:pPr>
      <w:r>
        <w:t xml:space="preserve">Лидского сельского поселения </w:t>
      </w:r>
    </w:p>
    <w:p w:rsidR="002F24FD" w:rsidRDefault="002F24FD" w:rsidP="00A10104">
      <w:r>
        <w:t xml:space="preserve">                                                                                                                        от 30.12.2019 № 180</w:t>
      </w:r>
    </w:p>
    <w:p w:rsidR="002F24FD" w:rsidRDefault="002F24FD" w:rsidP="00A10104"/>
    <w:p w:rsidR="002F24FD" w:rsidRDefault="002F24FD" w:rsidP="00A10104"/>
    <w:p w:rsidR="002F24FD" w:rsidRPr="006C7B85" w:rsidRDefault="002F24FD" w:rsidP="006C7B85"/>
    <w:p w:rsidR="002F24FD" w:rsidRPr="006C7B85" w:rsidRDefault="002F24FD" w:rsidP="006C7B85"/>
    <w:p w:rsidR="002F24FD" w:rsidRDefault="002F24FD" w:rsidP="006C7B85">
      <w:pPr>
        <w:pStyle w:val="BodyText"/>
        <w:shd w:val="clear" w:color="auto" w:fill="auto"/>
        <w:spacing w:after="0"/>
        <w:ind w:firstLine="0"/>
        <w:jc w:val="center"/>
      </w:pPr>
      <w:r>
        <w:t>РАСПИСКА</w:t>
      </w:r>
    </w:p>
    <w:p w:rsidR="002F24FD" w:rsidRPr="00C27D04" w:rsidRDefault="002F24FD" w:rsidP="006C7B85">
      <w:pPr>
        <w:pStyle w:val="BodyText"/>
        <w:shd w:val="clear" w:color="auto" w:fill="auto"/>
        <w:ind w:firstLine="0"/>
        <w:jc w:val="center"/>
        <w:rPr>
          <w:lang w:val="ru-RU"/>
        </w:rPr>
      </w:pPr>
      <w:r>
        <w:t>о получении справок о доходах, расходах, об имуществе и обязательствах</w:t>
      </w:r>
      <w:r>
        <w:br/>
        <w:t>имущественного характера муниципальных служащих, руководителей</w:t>
      </w:r>
      <w:r>
        <w:br/>
        <w:t>муниципальных учреждений и лиц, претендующих на замещение должности</w:t>
      </w:r>
      <w:r>
        <w:br/>
        <w:t>муниципальной службы или должности руководителей муниципальных</w:t>
      </w:r>
      <w:r>
        <w:br/>
        <w:t xml:space="preserve">учреждений </w:t>
      </w:r>
      <w:r>
        <w:rPr>
          <w:lang w:val="ru-RU"/>
        </w:rPr>
        <w:t>Лидского сельского поселения Бокситогорского муниципального района Ленинградской области</w:t>
      </w:r>
    </w:p>
    <w:p w:rsidR="002F24FD" w:rsidRPr="00C27D04" w:rsidRDefault="002F24FD" w:rsidP="00C27D04">
      <w:pPr>
        <w:pStyle w:val="BodyText"/>
        <w:shd w:val="clear" w:color="auto" w:fill="auto"/>
        <w:tabs>
          <w:tab w:val="left" w:leader="underscore" w:pos="9037"/>
        </w:tabs>
        <w:spacing w:after="0"/>
        <w:ind w:firstLine="0"/>
        <w:rPr>
          <w:lang w:val="ru-RU"/>
        </w:rPr>
      </w:pPr>
      <w:r w:rsidRPr="00C27D04">
        <w:rPr>
          <w:u w:val="single"/>
        </w:rPr>
        <w:t>Ответственное лицо</w:t>
      </w:r>
      <w:r>
        <w:rPr>
          <w:lang w:val="ru-RU"/>
        </w:rPr>
        <w:t>____________________________________________________</w:t>
      </w:r>
    </w:p>
    <w:p w:rsidR="002F24FD" w:rsidRPr="00C27D04" w:rsidRDefault="002F24FD" w:rsidP="00C27D04">
      <w:pPr>
        <w:pStyle w:val="BodyText"/>
        <w:shd w:val="clear" w:color="auto" w:fill="auto"/>
        <w:tabs>
          <w:tab w:val="left" w:leader="underscore" w:pos="9037"/>
        </w:tabs>
        <w:spacing w:after="0"/>
        <w:ind w:firstLine="0"/>
        <w:rPr>
          <w:lang w:val="ru-RU"/>
        </w:rPr>
      </w:pPr>
      <w:r>
        <w:t xml:space="preserve">_____________________________________________________________________   </w:t>
      </w:r>
      <w:r>
        <w:rPr>
          <w:lang w:val="ru-RU"/>
        </w:rPr>
        <w:t xml:space="preserve"> </w:t>
      </w:r>
    </w:p>
    <w:p w:rsidR="002F24FD" w:rsidRPr="00C27D04" w:rsidRDefault="002F24FD" w:rsidP="00C27D04">
      <w:pPr>
        <w:pStyle w:val="BodyText"/>
        <w:pBdr>
          <w:bottom w:val="single" w:sz="4" w:space="0" w:color="auto"/>
        </w:pBdr>
        <w:shd w:val="clear" w:color="auto" w:fill="auto"/>
        <w:tabs>
          <w:tab w:val="left" w:pos="3300"/>
        </w:tabs>
        <w:spacing w:after="0"/>
        <w:ind w:firstLine="0"/>
        <w:rPr>
          <w:lang w:val="ru-RU"/>
        </w:rPr>
      </w:pPr>
      <w:r>
        <w:tab/>
      </w:r>
      <w:r>
        <w:rPr>
          <w:lang w:val="ru-RU"/>
        </w:rPr>
        <w:t>(должность, Ф.И.О.)</w:t>
      </w:r>
    </w:p>
    <w:p w:rsidR="002F24FD" w:rsidRDefault="002F24FD" w:rsidP="00C27D04">
      <w:pPr>
        <w:pStyle w:val="BodyText"/>
        <w:pBdr>
          <w:bottom w:val="single" w:sz="4" w:space="0" w:color="auto"/>
        </w:pBdr>
        <w:shd w:val="clear" w:color="auto" w:fill="auto"/>
        <w:tabs>
          <w:tab w:val="left" w:leader="underscore" w:pos="8089"/>
        </w:tabs>
        <w:spacing w:after="0"/>
        <w:ind w:firstLine="0"/>
        <w:rPr>
          <w:lang w:val="ru-RU"/>
        </w:rPr>
      </w:pPr>
    </w:p>
    <w:p w:rsidR="002F24FD" w:rsidRPr="00C27D04" w:rsidRDefault="002F24FD" w:rsidP="00C27D04">
      <w:pPr>
        <w:pStyle w:val="BodyText"/>
        <w:pBdr>
          <w:bottom w:val="single" w:sz="4" w:space="0" w:color="auto"/>
        </w:pBdr>
        <w:shd w:val="clear" w:color="auto" w:fill="auto"/>
        <w:tabs>
          <w:tab w:val="left" w:leader="underscore" w:pos="8089"/>
        </w:tabs>
        <w:spacing w:after="0"/>
        <w:ind w:firstLine="0"/>
        <w:rPr>
          <w:lang w:val="ru-RU"/>
        </w:rPr>
      </w:pPr>
      <w:r>
        <w:t>Получил от</w:t>
      </w:r>
      <w:r>
        <w:tab/>
      </w:r>
      <w:r>
        <w:rPr>
          <w:lang w:val="ru-RU"/>
        </w:rPr>
        <w:t>________</w:t>
      </w:r>
    </w:p>
    <w:p w:rsidR="002F24FD" w:rsidRPr="00C27D04" w:rsidRDefault="002F24FD" w:rsidP="00C27D04">
      <w:pPr>
        <w:pStyle w:val="BodyText"/>
        <w:pBdr>
          <w:bottom w:val="single" w:sz="4" w:space="0" w:color="auto"/>
        </w:pBdr>
        <w:shd w:val="clear" w:color="auto" w:fill="auto"/>
        <w:tabs>
          <w:tab w:val="left" w:leader="underscore" w:pos="8089"/>
        </w:tabs>
        <w:spacing w:after="0"/>
        <w:ind w:firstLine="0"/>
        <w:jc w:val="center"/>
        <w:rPr>
          <w:lang w:val="ru-RU"/>
        </w:rPr>
      </w:pPr>
    </w:p>
    <w:p w:rsidR="002F24FD" w:rsidRDefault="002F24FD" w:rsidP="006C7B85">
      <w:pPr>
        <w:pStyle w:val="BodyText"/>
        <w:shd w:val="clear" w:color="auto" w:fill="auto"/>
        <w:tabs>
          <w:tab w:val="left" w:leader="underscore" w:pos="6762"/>
          <w:tab w:val="left" w:leader="underscore" w:pos="8775"/>
        </w:tabs>
        <w:ind w:firstLine="4200"/>
        <w:rPr>
          <w:lang w:val="ru-RU"/>
        </w:rPr>
      </w:pPr>
      <w:r>
        <w:t xml:space="preserve">(Ф.И.О.) </w:t>
      </w:r>
    </w:p>
    <w:p w:rsidR="002F24FD" w:rsidRDefault="002F24FD" w:rsidP="00C27D04">
      <w:pPr>
        <w:pStyle w:val="BodyText"/>
        <w:shd w:val="clear" w:color="auto" w:fill="auto"/>
        <w:tabs>
          <w:tab w:val="left" w:leader="underscore" w:pos="6762"/>
          <w:tab w:val="left" w:leader="underscore" w:pos="8775"/>
        </w:tabs>
        <w:spacing w:after="0"/>
        <w:ind w:firstLine="0"/>
      </w:pPr>
      <w:r>
        <w:t>справку о его (ее) доходах, расходах, об имуществе и обязательствах имущественного характера, а также справки о доходах, расходах, об имуществе и обязательствах имущественного характера супруги (супруга) и несовершеннолетних детей в количестве</w:t>
      </w:r>
      <w:r>
        <w:tab/>
        <w:t>шт. на</w:t>
      </w:r>
      <w:r>
        <w:tab/>
        <w:t>л.</w:t>
      </w:r>
    </w:p>
    <w:p w:rsidR="002F24FD" w:rsidRDefault="002F24FD" w:rsidP="00C27D04">
      <w:pPr>
        <w:pStyle w:val="20"/>
        <w:shd w:val="clear" w:color="auto" w:fill="auto"/>
        <w:spacing w:after="0"/>
        <w:ind w:firstLine="0"/>
        <w:rPr>
          <w:lang w:val="ru-RU"/>
        </w:rPr>
      </w:pPr>
      <w:r>
        <w:rPr>
          <w:lang w:val="ru-RU"/>
        </w:rPr>
        <w:t>___________________.</w:t>
      </w:r>
    </w:p>
    <w:p w:rsidR="002F24FD" w:rsidRDefault="002F24FD" w:rsidP="00C27D04">
      <w:pPr>
        <w:pStyle w:val="20"/>
        <w:shd w:val="clear" w:color="auto" w:fill="auto"/>
        <w:spacing w:after="0"/>
        <w:ind w:firstLine="578"/>
        <w:rPr>
          <w:lang w:val="ru-RU"/>
        </w:rPr>
      </w:pPr>
      <w:r>
        <w:rPr>
          <w:lang w:val="ru-RU"/>
        </w:rPr>
        <w:t xml:space="preserve"> </w:t>
      </w:r>
      <w:r>
        <w:t>(дата)</w:t>
      </w:r>
    </w:p>
    <w:p w:rsidR="002F24FD" w:rsidRDefault="002F24FD" w:rsidP="00C27D04">
      <w:pPr>
        <w:pStyle w:val="20"/>
        <w:shd w:val="clear" w:color="auto" w:fill="auto"/>
        <w:spacing w:after="0"/>
        <w:ind w:firstLine="578"/>
        <w:rPr>
          <w:lang w:val="ru-RU"/>
        </w:rPr>
      </w:pPr>
    </w:p>
    <w:p w:rsidR="002F24FD" w:rsidRPr="00C27D04" w:rsidRDefault="002F24FD" w:rsidP="00C27D04">
      <w:pPr>
        <w:pStyle w:val="20"/>
        <w:shd w:val="clear" w:color="auto" w:fill="auto"/>
        <w:tabs>
          <w:tab w:val="center" w:pos="4966"/>
        </w:tabs>
        <w:spacing w:after="0"/>
        <w:ind w:firstLine="0"/>
        <w:rPr>
          <w:lang w:val="ru-RU"/>
        </w:rPr>
      </w:pPr>
      <w:r>
        <w:rPr>
          <w:lang w:val="ru-RU"/>
        </w:rPr>
        <w:t>___________________</w:t>
      </w:r>
      <w:r>
        <w:rPr>
          <w:lang w:val="ru-RU"/>
        </w:rPr>
        <w:tab/>
        <w:t xml:space="preserve">                                                                   ________________________________</w:t>
      </w:r>
    </w:p>
    <w:p w:rsidR="002F24FD" w:rsidRDefault="002F24FD" w:rsidP="006C7B85">
      <w:pPr>
        <w:pStyle w:val="20"/>
        <w:shd w:val="clear" w:color="auto" w:fill="auto"/>
        <w:tabs>
          <w:tab w:val="left" w:pos="4465"/>
        </w:tabs>
        <w:spacing w:after="780"/>
        <w:ind w:firstLine="420"/>
      </w:pPr>
      <w:r>
        <w:rPr>
          <w:lang w:val="ru-RU"/>
        </w:rPr>
        <w:t xml:space="preserve">  </w:t>
      </w:r>
      <w:r>
        <w:t>(подпись)</w:t>
      </w:r>
      <w:r>
        <w:tab/>
      </w:r>
      <w:r>
        <w:rPr>
          <w:lang w:val="ru-RU"/>
        </w:rPr>
        <w:t xml:space="preserve">                                     </w:t>
      </w:r>
      <w:r>
        <w:t>(фамилия, инициалы)</w:t>
      </w:r>
    </w:p>
    <w:p w:rsidR="002F24FD" w:rsidRDefault="002F24FD" w:rsidP="006C7B85">
      <w:pPr>
        <w:pStyle w:val="20"/>
        <w:pBdr>
          <w:top w:val="single" w:sz="4" w:space="0" w:color="auto"/>
        </w:pBdr>
        <w:shd w:val="clear" w:color="auto" w:fill="auto"/>
        <w:spacing w:after="80"/>
        <w:ind w:left="5840" w:firstLine="0"/>
      </w:pPr>
      <w:r>
        <w:rPr>
          <w:lang w:val="ru-RU"/>
        </w:rPr>
        <w:t xml:space="preserve">                           </w:t>
      </w:r>
      <w:r>
        <w:t>(дата)</w:t>
      </w:r>
    </w:p>
    <w:p w:rsidR="002F24FD" w:rsidRDefault="002F24FD" w:rsidP="006C7B85">
      <w:pPr>
        <w:ind w:firstLine="708"/>
      </w:pPr>
    </w:p>
    <w:p w:rsidR="002F24FD" w:rsidRDefault="002F24FD" w:rsidP="006C7B85"/>
    <w:p w:rsidR="002F24FD" w:rsidRPr="006C7B85" w:rsidRDefault="002F24FD" w:rsidP="006C7B85">
      <w:pPr>
        <w:sectPr w:rsidR="002F24FD" w:rsidRPr="006C7B85" w:rsidSect="00A1010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F24FD" w:rsidRPr="00A10104" w:rsidRDefault="002F24FD" w:rsidP="00A10104"/>
    <w:p w:rsidR="002F24FD" w:rsidRPr="00A10104" w:rsidRDefault="002F24FD" w:rsidP="00A10104"/>
    <w:p w:rsidR="002F24FD" w:rsidRPr="00A10104" w:rsidRDefault="002F24FD" w:rsidP="00A10104">
      <w:pPr>
        <w:tabs>
          <w:tab w:val="left" w:pos="1340"/>
        </w:tabs>
      </w:pPr>
    </w:p>
    <w:sectPr w:rsidR="002F24FD" w:rsidRPr="00A10104" w:rsidSect="00A101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4FD" w:rsidRDefault="002F24FD" w:rsidP="003E51A4">
      <w:r>
        <w:separator/>
      </w:r>
    </w:p>
  </w:endnote>
  <w:endnote w:type="continuationSeparator" w:id="1">
    <w:p w:rsidR="002F24FD" w:rsidRDefault="002F24FD" w:rsidP="003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4FD" w:rsidRDefault="002F24FD" w:rsidP="003E51A4">
      <w:r>
        <w:separator/>
      </w:r>
    </w:p>
  </w:footnote>
  <w:footnote w:type="continuationSeparator" w:id="1">
    <w:p w:rsidR="002F24FD" w:rsidRDefault="002F24FD" w:rsidP="003E51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7BF0"/>
    <w:rsid w:val="00024AF6"/>
    <w:rsid w:val="0006377B"/>
    <w:rsid w:val="00076494"/>
    <w:rsid w:val="000A5C02"/>
    <w:rsid w:val="000D459F"/>
    <w:rsid w:val="001F5670"/>
    <w:rsid w:val="002F24FD"/>
    <w:rsid w:val="002F7BF0"/>
    <w:rsid w:val="003E51A4"/>
    <w:rsid w:val="004C5315"/>
    <w:rsid w:val="00567524"/>
    <w:rsid w:val="005C3085"/>
    <w:rsid w:val="006B2288"/>
    <w:rsid w:val="006C7B85"/>
    <w:rsid w:val="006D2DDD"/>
    <w:rsid w:val="0076410A"/>
    <w:rsid w:val="007B5C24"/>
    <w:rsid w:val="007F4E20"/>
    <w:rsid w:val="0084707A"/>
    <w:rsid w:val="00931E44"/>
    <w:rsid w:val="00A10104"/>
    <w:rsid w:val="00AD52A2"/>
    <w:rsid w:val="00C27D04"/>
    <w:rsid w:val="00C4557D"/>
    <w:rsid w:val="00D06B50"/>
    <w:rsid w:val="00D707B1"/>
    <w:rsid w:val="00DC74CF"/>
    <w:rsid w:val="00FB5EF8"/>
    <w:rsid w:val="00FF2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4C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74CF"/>
    <w:pPr>
      <w:keepNext/>
      <w:outlineLvl w:val="0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74CF"/>
    <w:rPr>
      <w:rFonts w:ascii="Times New Roman" w:hAnsi="Times New Roman" w:cs="Times New Roman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C74CF"/>
    <w:pPr>
      <w:jc w:val="center"/>
    </w:pPr>
    <w:rPr>
      <w:b/>
      <w:sz w:val="32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C74CF"/>
    <w:rPr>
      <w:rFonts w:ascii="Times New Roman" w:hAnsi="Times New Roman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3E51A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E51A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E51A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E51A4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675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377B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99"/>
    <w:locked/>
    <w:rsid w:val="00931E44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1">
    <w:name w:val="Body Text Char1"/>
    <w:basedOn w:val="DefaultParagraphFont"/>
    <w:link w:val="BodyText"/>
    <w:uiPriority w:val="99"/>
    <w:locked/>
    <w:rsid w:val="006C7B85"/>
    <w:rPr>
      <w:rFonts w:cs="Times New Roman"/>
      <w:sz w:val="26"/>
      <w:szCs w:val="26"/>
      <w:lang w:bidi="ar-SA"/>
    </w:rPr>
  </w:style>
  <w:style w:type="paragraph" w:styleId="BodyText">
    <w:name w:val="Body Text"/>
    <w:basedOn w:val="Normal"/>
    <w:link w:val="BodyTextChar1"/>
    <w:uiPriority w:val="99"/>
    <w:rsid w:val="006C7B85"/>
    <w:pPr>
      <w:widowControl w:val="0"/>
      <w:shd w:val="clear" w:color="auto" w:fill="FFFFFF"/>
      <w:spacing w:after="300"/>
      <w:ind w:firstLine="400"/>
    </w:pPr>
    <w:rPr>
      <w:rFonts w:eastAsia="Calibri"/>
      <w:noProof/>
      <w:sz w:val="26"/>
      <w:szCs w:val="26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B06A0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6C7B85"/>
    <w:rPr>
      <w:rFonts w:cs="Times New Roman"/>
      <w:sz w:val="22"/>
      <w:szCs w:val="22"/>
      <w:lang w:bidi="ar-SA"/>
    </w:rPr>
  </w:style>
  <w:style w:type="paragraph" w:customStyle="1" w:styleId="20">
    <w:name w:val="Основной текст (2)"/>
    <w:basedOn w:val="Normal"/>
    <w:link w:val="2"/>
    <w:uiPriority w:val="99"/>
    <w:rsid w:val="006C7B85"/>
    <w:pPr>
      <w:widowControl w:val="0"/>
      <w:shd w:val="clear" w:color="auto" w:fill="FFFFFF"/>
      <w:spacing w:after="300"/>
      <w:ind w:firstLine="580"/>
    </w:pPr>
    <w:rPr>
      <w:rFonts w:eastAsia="Calibri"/>
      <w:noProof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2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181</TotalTime>
  <Pages>5</Pages>
  <Words>673</Words>
  <Characters>3842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17</cp:revision>
  <cp:lastPrinted>2019-01-11T06:25:00Z</cp:lastPrinted>
  <dcterms:created xsi:type="dcterms:W3CDTF">2019-01-11T06:05:00Z</dcterms:created>
  <dcterms:modified xsi:type="dcterms:W3CDTF">2021-09-30T11:50:00Z</dcterms:modified>
</cp:coreProperties>
</file>